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54277" w14:textId="77777777" w:rsidR="004D2F18" w:rsidRPr="009E67BB" w:rsidRDefault="00FF66B4">
      <w:pPr>
        <w:pStyle w:val="Adrezeile1"/>
      </w:pPr>
      <w:bookmarkStart w:id="0" w:name="_GoBack"/>
      <w:bookmarkEnd w:id="0"/>
      <w:r>
        <w:rPr>
          <w:noProof/>
        </w:rPr>
        <mc:AlternateContent>
          <mc:Choice Requires="wps">
            <w:drawing>
              <wp:anchor distT="0" distB="0" distL="114300" distR="114300" simplePos="0" relativeHeight="251657728" behindDoc="0" locked="0" layoutInCell="1" allowOverlap="1" wp14:anchorId="1536633F" wp14:editId="628A1238">
                <wp:simplePos x="0" y="0"/>
                <wp:positionH relativeFrom="column">
                  <wp:posOffset>0</wp:posOffset>
                </wp:positionH>
                <wp:positionV relativeFrom="paragraph">
                  <wp:posOffset>-30480</wp:posOffset>
                </wp:positionV>
                <wp:extent cx="3265805" cy="16002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92B0AC" w14:textId="422B805F" w:rsidR="00766F91" w:rsidRDefault="00766F91" w:rsidP="00EF63C8">
                            <w:pPr>
                              <w:pStyle w:val="Adrezeile1"/>
                            </w:pPr>
                          </w:p>
                          <w:p w14:paraId="1FB2A358" w14:textId="77777777" w:rsidR="002A0AD3" w:rsidRDefault="002A0AD3" w:rsidP="002A0AD3">
                            <w:pPr>
                              <w:pStyle w:val="Adrezeile3"/>
                              <w:rPr>
                                <w:sz w:val="22"/>
                                <w:szCs w:val="22"/>
                              </w:rPr>
                            </w:pPr>
                            <w:r w:rsidRPr="002A0AD3">
                              <w:rPr>
                                <w:sz w:val="22"/>
                                <w:szCs w:val="22"/>
                              </w:rPr>
                              <w:t xml:space="preserve">Landkreise und kreisfreie Städte in Niedersachsen, Region Hannover, Landeshauptstadt Hannover, Hansestadt Lüneburg sowie Städte Göttingen, </w:t>
                            </w:r>
                          </w:p>
                          <w:p w14:paraId="2F9684A7" w14:textId="77777777" w:rsidR="002A0AD3" w:rsidRDefault="002A0AD3" w:rsidP="002A0AD3">
                            <w:pPr>
                              <w:pStyle w:val="Adrezeile3"/>
                              <w:rPr>
                                <w:sz w:val="22"/>
                                <w:szCs w:val="22"/>
                              </w:rPr>
                            </w:pPr>
                            <w:r w:rsidRPr="002A0AD3">
                              <w:rPr>
                                <w:sz w:val="22"/>
                                <w:szCs w:val="22"/>
                              </w:rPr>
                              <w:t xml:space="preserve">Hildesheim und Lingen/Ems </w:t>
                            </w:r>
                          </w:p>
                          <w:p w14:paraId="0FDB4FDE" w14:textId="77777777" w:rsidR="002A0AD3" w:rsidRDefault="002A0AD3" w:rsidP="002A0AD3">
                            <w:pPr>
                              <w:pStyle w:val="Adrezeile3"/>
                              <w:rPr>
                                <w:sz w:val="22"/>
                                <w:szCs w:val="22"/>
                              </w:rPr>
                            </w:pPr>
                          </w:p>
                          <w:p w14:paraId="6758A2D1" w14:textId="3C6BD51B" w:rsidR="002A0AD3" w:rsidRPr="002A0AD3" w:rsidRDefault="002A0AD3" w:rsidP="002A0AD3">
                            <w:pPr>
                              <w:pStyle w:val="Adrezeile3"/>
                              <w:rPr>
                                <w:sz w:val="22"/>
                                <w:szCs w:val="22"/>
                              </w:rPr>
                            </w:pPr>
                            <w:r w:rsidRPr="002A0AD3">
                              <w:rPr>
                                <w:sz w:val="22"/>
                                <w:szCs w:val="22"/>
                              </w:rPr>
                              <w:t>Abteilungen/Ämter/Fachdienste für Eingliederungs- und Sozialhilfe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36633F" id="_x0000_t202" coordsize="21600,21600" o:spt="202" path="m,l,21600r21600,l21600,xe">
                <v:stroke joinstyle="miter"/>
                <v:path gradientshapeok="t" o:connecttype="rect"/>
              </v:shapetype>
              <v:shape id="Text Box 2" o:spid="_x0000_s1026" type="#_x0000_t202" style="position:absolute;margin-left:0;margin-top:-2.4pt;width:257.15pt;height:1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" stroked="f">
                <v:textbox inset="0,0,0,0">
                  <w:txbxContent>
                    <w:p w14:paraId="7692B0AC" w14:textId="422B805F" w:rsidR="00766F91" w:rsidRDefault="00766F91" w:rsidP="00EF63C8">
                      <w:pPr>
                        <w:pStyle w:val="Adrezeile1"/>
                      </w:pPr>
                    </w:p>
                    <w:p w14:paraId="1FB2A358" w14:textId="77777777" w:rsidR="002A0AD3" w:rsidRDefault="002A0AD3" w:rsidP="002A0AD3">
                      <w:pPr>
                        <w:pStyle w:val="Adrezeile3"/>
                        <w:rPr>
                          <w:sz w:val="22"/>
                          <w:szCs w:val="22"/>
                        </w:rPr>
                      </w:pPr>
                      <w:r w:rsidRPr="002A0AD3">
                        <w:rPr>
                          <w:sz w:val="22"/>
                          <w:szCs w:val="22"/>
                        </w:rPr>
                        <w:t xml:space="preserve">Landkreise und kreisfreie Städte in Niedersachsen, Region Hannover, Landeshauptstadt Hannover, Hansestadt Lüneburg sowie Städte Göttingen, </w:t>
                      </w:r>
                    </w:p>
                    <w:p w14:paraId="2F9684A7" w14:textId="77777777" w:rsidR="002A0AD3" w:rsidRDefault="002A0AD3" w:rsidP="002A0AD3">
                      <w:pPr>
                        <w:pStyle w:val="Adrezeile3"/>
                        <w:rPr>
                          <w:sz w:val="22"/>
                          <w:szCs w:val="22"/>
                        </w:rPr>
                      </w:pPr>
                      <w:r w:rsidRPr="002A0AD3">
                        <w:rPr>
                          <w:sz w:val="22"/>
                          <w:szCs w:val="22"/>
                        </w:rPr>
                        <w:t xml:space="preserve">Hildesheim und Lingen/Ems </w:t>
                      </w:r>
                    </w:p>
                    <w:p w14:paraId="0FDB4FDE" w14:textId="77777777" w:rsidR="002A0AD3" w:rsidRDefault="002A0AD3" w:rsidP="002A0AD3">
                      <w:pPr>
                        <w:pStyle w:val="Adrezeile3"/>
                        <w:rPr>
                          <w:sz w:val="22"/>
                          <w:szCs w:val="22"/>
                        </w:rPr>
                      </w:pPr>
                    </w:p>
                    <w:p w14:paraId="6758A2D1" w14:textId="3C6BD51B" w:rsidR="002A0AD3" w:rsidRPr="002A0AD3" w:rsidRDefault="002A0AD3" w:rsidP="002A0AD3">
                      <w:pPr>
                        <w:pStyle w:val="Adrezeile3"/>
                        <w:rPr>
                          <w:sz w:val="22"/>
                          <w:szCs w:val="22"/>
                        </w:rPr>
                      </w:pPr>
                      <w:r w:rsidRPr="002A0AD3">
                        <w:rPr>
                          <w:sz w:val="22"/>
                          <w:szCs w:val="22"/>
                        </w:rPr>
                        <w:t>Abteilungen/Ämter/Fachdienste für Eingliederungs- und Sozialhilfe</w:t>
                      </w:r>
                    </w:p>
                  </w:txbxContent>
                </v:textbox>
                <w10:wrap type="square"/>
              </v:shape>
            </w:pict>
          </mc:Fallback>
        </mc:AlternateContent>
      </w:r>
    </w:p>
    <w:p w14:paraId="23C3C312" w14:textId="77777777" w:rsidR="00EF064B" w:rsidRDefault="00EF064B" w:rsidP="00EF064B">
      <w:pPr>
        <w:pStyle w:val="Adrezeile1"/>
      </w:pPr>
    </w:p>
    <w:p w14:paraId="281F5C7D" w14:textId="77777777" w:rsidR="001B071C" w:rsidRDefault="001B071C" w:rsidP="001B071C">
      <w:pPr>
        <w:pStyle w:val="Adrezeile2"/>
      </w:pPr>
    </w:p>
    <w:p w14:paraId="562BDDCF" w14:textId="77777777" w:rsidR="001B071C" w:rsidRDefault="001B071C" w:rsidP="001B071C">
      <w:pPr>
        <w:pStyle w:val="Adrezeile3"/>
      </w:pPr>
    </w:p>
    <w:p w14:paraId="6BE92317" w14:textId="77777777" w:rsidR="001B071C" w:rsidRDefault="001B071C" w:rsidP="001B071C">
      <w:pPr>
        <w:pStyle w:val="Adrezeile4"/>
      </w:pPr>
    </w:p>
    <w:p w14:paraId="69F421D7" w14:textId="77777777" w:rsidR="001B071C" w:rsidRDefault="001B071C" w:rsidP="001B071C">
      <w:pPr>
        <w:pStyle w:val="Adrezeile5"/>
      </w:pPr>
    </w:p>
    <w:p w14:paraId="55C311F1" w14:textId="77777777" w:rsidR="001B071C" w:rsidRDefault="001B071C" w:rsidP="001B071C">
      <w:pPr>
        <w:pStyle w:val="Adrezeile6"/>
      </w:pPr>
    </w:p>
    <w:p w14:paraId="3794266A" w14:textId="77777777" w:rsidR="001B071C" w:rsidRDefault="001B071C" w:rsidP="001B071C">
      <w:pPr>
        <w:pStyle w:val="Adrezeile7"/>
      </w:pPr>
    </w:p>
    <w:p w14:paraId="49927E82" w14:textId="77777777" w:rsidR="001B071C" w:rsidRPr="00AE5897" w:rsidRDefault="001B071C" w:rsidP="006524A1">
      <w:pPr>
        <w:framePr w:w="4024" w:h="2165" w:hRule="exact" w:hSpace="141" w:wrap="around" w:vAnchor="text" w:hAnchor="page" w:x="7276" w:y="-2259"/>
        <w:rPr>
          <w:rFonts w:ascii="NDSFrutiger 55 Roman" w:hAnsi="NDSFrutiger 55 Roman"/>
          <w:sz w:val="18"/>
          <w:szCs w:val="18"/>
        </w:rPr>
      </w:pPr>
    </w:p>
    <w:p w14:paraId="140C1E71" w14:textId="77777777" w:rsidR="001706C7" w:rsidRPr="00AE5897" w:rsidRDefault="001706C7" w:rsidP="006524A1">
      <w:pPr>
        <w:framePr w:w="4024" w:h="2165" w:hRule="exact" w:hSpace="141" w:wrap="around" w:vAnchor="text" w:hAnchor="page" w:x="7276" w:y="-2259"/>
        <w:rPr>
          <w:rFonts w:ascii="NDSFrutiger 55 Roman" w:hAnsi="NDSFrutiger 55 Roman"/>
          <w:sz w:val="18"/>
          <w:szCs w:val="18"/>
        </w:rPr>
      </w:pPr>
    </w:p>
    <w:p w14:paraId="2FF88707" w14:textId="77777777" w:rsidR="001B071C" w:rsidRPr="00AE5897" w:rsidRDefault="001B071C" w:rsidP="006524A1">
      <w:pPr>
        <w:framePr w:w="4024" w:h="2165" w:hRule="exact" w:hSpace="141" w:wrap="around" w:vAnchor="text" w:hAnchor="page" w:x="7276" w:y="-2259"/>
        <w:rPr>
          <w:rFonts w:ascii="NDSFrutiger 55 Roman" w:hAnsi="NDSFrutiger 55 Roman"/>
          <w:sz w:val="18"/>
          <w:szCs w:val="18"/>
        </w:rPr>
      </w:pPr>
    </w:p>
    <w:p w14:paraId="6C60F74D" w14:textId="632CADC4" w:rsidR="001B071C" w:rsidRPr="00AE5897" w:rsidRDefault="001B071C" w:rsidP="006524A1">
      <w:pPr>
        <w:framePr w:w="4024" w:h="2165" w:hRule="exact" w:hSpace="141" w:wrap="around" w:vAnchor="text" w:hAnchor="page" w:x="7276" w:y="-2259"/>
        <w:tabs>
          <w:tab w:val="left" w:pos="1418"/>
        </w:tabs>
        <w:rPr>
          <w:rFonts w:ascii="NDSFrutiger 55 Roman" w:hAnsi="NDSFrutiger 55 Roman"/>
          <w:sz w:val="18"/>
          <w:szCs w:val="18"/>
        </w:rPr>
      </w:pPr>
      <w:r w:rsidRPr="00AE5897">
        <w:rPr>
          <w:rFonts w:ascii="NDSFrutiger 55 Roman" w:hAnsi="NDSFrutiger 55 Roman"/>
          <w:sz w:val="18"/>
          <w:szCs w:val="18"/>
        </w:rPr>
        <w:t>Bearbeitet von:</w:t>
      </w:r>
      <w:r w:rsidRPr="00AE5897">
        <w:rPr>
          <w:rFonts w:ascii="NDSFrutiger 55 Roman" w:hAnsi="NDSFrutiger 55 Roman"/>
          <w:sz w:val="18"/>
          <w:szCs w:val="18"/>
        </w:rPr>
        <w:tab/>
      </w:r>
      <w:r w:rsidR="002A0AD3">
        <w:rPr>
          <w:rFonts w:ascii="NDSFrutiger 55 Roman" w:hAnsi="NDSFrutiger 55 Roman"/>
          <w:sz w:val="18"/>
          <w:szCs w:val="18"/>
        </w:rPr>
        <w:t>Frau Beyer</w:t>
      </w:r>
    </w:p>
    <w:p w14:paraId="5EFC240E" w14:textId="77777777" w:rsidR="001B071C" w:rsidRPr="00AE5897" w:rsidRDefault="001B071C" w:rsidP="006524A1">
      <w:pPr>
        <w:framePr w:w="4024" w:h="2165" w:hRule="exact" w:hSpace="141" w:wrap="around" w:vAnchor="text" w:hAnchor="page" w:x="7276" w:y="-2259"/>
        <w:tabs>
          <w:tab w:val="left" w:pos="1701"/>
        </w:tabs>
        <w:rPr>
          <w:rFonts w:ascii="NDSFrutiger 55 Roman" w:hAnsi="NDSFrutiger 55 Roman"/>
          <w:sz w:val="18"/>
          <w:szCs w:val="18"/>
        </w:rPr>
      </w:pPr>
    </w:p>
    <w:p w14:paraId="0A001A43" w14:textId="77777777" w:rsidR="006524A1" w:rsidRPr="00AE5897" w:rsidRDefault="001B071C" w:rsidP="006524A1">
      <w:pPr>
        <w:framePr w:w="4024" w:h="2165" w:hRule="exact" w:hSpace="141" w:wrap="around" w:vAnchor="text" w:hAnchor="page" w:x="7276" w:y="-2259"/>
        <w:tabs>
          <w:tab w:val="left" w:pos="1701"/>
        </w:tabs>
        <w:ind w:left="709" w:hanging="709"/>
        <w:rPr>
          <w:rFonts w:ascii="NDSFrutiger 55 Roman" w:hAnsi="NDSFrutiger 55 Roman"/>
          <w:sz w:val="18"/>
          <w:szCs w:val="18"/>
        </w:rPr>
      </w:pPr>
      <w:r w:rsidRPr="00AE5897">
        <w:rPr>
          <w:rFonts w:ascii="NDSFrutiger 55 Roman" w:hAnsi="NDSFrutiger 55 Roman"/>
          <w:sz w:val="18"/>
          <w:szCs w:val="18"/>
        </w:rPr>
        <w:t xml:space="preserve">E-Mail: </w:t>
      </w:r>
    </w:p>
    <w:p w14:paraId="40FC2267" w14:textId="7ED32DC9" w:rsidR="001B071C" w:rsidRPr="00AE5897" w:rsidRDefault="002A0AD3" w:rsidP="006524A1">
      <w:pPr>
        <w:framePr w:w="4024" w:h="2165" w:hRule="exact" w:hSpace="141" w:wrap="around" w:vAnchor="text" w:hAnchor="page" w:x="7276" w:y="-2259"/>
        <w:tabs>
          <w:tab w:val="left" w:pos="1701"/>
        </w:tabs>
        <w:ind w:left="709" w:hanging="709"/>
        <w:rPr>
          <w:rFonts w:ascii="NDSFrutiger 55 Roman" w:hAnsi="NDSFrutiger 55 Roman"/>
          <w:sz w:val="18"/>
          <w:szCs w:val="18"/>
        </w:rPr>
      </w:pPr>
      <w:r>
        <w:rPr>
          <w:rFonts w:ascii="NDSFrutiger 55 Roman" w:hAnsi="NDSFrutiger 55 Roman"/>
          <w:sz w:val="18"/>
          <w:szCs w:val="18"/>
        </w:rPr>
        <w:t>alexandra.beyer</w:t>
      </w:r>
      <w:r w:rsidR="001B071C" w:rsidRPr="00AE5897">
        <w:rPr>
          <w:rFonts w:ascii="NDSFrutiger 55 Roman" w:hAnsi="NDSFrutiger 55 Roman"/>
          <w:sz w:val="18"/>
          <w:szCs w:val="18"/>
        </w:rPr>
        <w:t>@ms.niedersachsen.de</w:t>
      </w:r>
    </w:p>
    <w:p w14:paraId="23C0ADC0" w14:textId="77777777" w:rsidR="006524A1" w:rsidRPr="00AE5897" w:rsidRDefault="006524A1" w:rsidP="006524A1">
      <w:pPr>
        <w:framePr w:w="4024" w:h="2165" w:hRule="exact" w:hSpace="141" w:wrap="around" w:vAnchor="text" w:hAnchor="page" w:x="7276" w:y="-2259"/>
        <w:tabs>
          <w:tab w:val="left" w:pos="1701"/>
        </w:tabs>
        <w:ind w:left="709" w:hanging="709"/>
        <w:rPr>
          <w:rFonts w:ascii="NDSFrutiger 55 Roman" w:hAnsi="NDSFrutiger 55 Roman"/>
          <w:sz w:val="18"/>
          <w:szCs w:val="18"/>
        </w:rPr>
      </w:pPr>
    </w:p>
    <w:p w14:paraId="31D65A8B" w14:textId="13F34D25" w:rsidR="001B071C" w:rsidRPr="00AE5897" w:rsidRDefault="001B071C" w:rsidP="006524A1">
      <w:pPr>
        <w:framePr w:w="4024" w:h="2165" w:hRule="exact" w:hSpace="141" w:wrap="around" w:vAnchor="text" w:hAnchor="page" w:x="7276" w:y="-2259"/>
        <w:rPr>
          <w:rFonts w:ascii="NDSFrutiger 55 Roman" w:hAnsi="NDSFrutiger 55 Roman"/>
          <w:sz w:val="18"/>
          <w:szCs w:val="18"/>
        </w:rPr>
      </w:pPr>
      <w:r w:rsidRPr="00AE5897">
        <w:rPr>
          <w:rFonts w:ascii="NDSFrutiger 55 Roman" w:hAnsi="NDSFrutiger 55 Roman"/>
          <w:sz w:val="18"/>
          <w:szCs w:val="18"/>
        </w:rPr>
        <w:t>Fax:</w:t>
      </w:r>
      <w:r w:rsidRPr="00AE5897">
        <w:rPr>
          <w:rFonts w:ascii="NDSFrutiger 55 Roman" w:hAnsi="NDSFrutiger 55 Roman"/>
          <w:sz w:val="18"/>
          <w:szCs w:val="18"/>
        </w:rPr>
        <w:tab/>
        <w:t>(05 11)</w:t>
      </w:r>
      <w:r w:rsidRPr="00AE5897">
        <w:rPr>
          <w:rFonts w:ascii="NDSFrutiger 55 Roman" w:hAnsi="NDSFrutiger 55 Roman"/>
          <w:sz w:val="18"/>
          <w:szCs w:val="18"/>
        </w:rPr>
        <w:tab/>
        <w:t>1 20-</w:t>
      </w:r>
      <w:r w:rsidR="002A0AD3">
        <w:rPr>
          <w:rFonts w:ascii="NDSFrutiger 55 Roman" w:hAnsi="NDSFrutiger 55 Roman"/>
          <w:sz w:val="18"/>
          <w:szCs w:val="18"/>
        </w:rPr>
        <w:t>99 5856</w:t>
      </w:r>
    </w:p>
    <w:p w14:paraId="075C5E64" w14:textId="77777777" w:rsidR="001B071C" w:rsidRPr="00AE5897" w:rsidRDefault="001B071C" w:rsidP="006524A1">
      <w:pPr>
        <w:framePr w:w="4024" w:h="2165" w:hRule="exact" w:hSpace="141" w:wrap="around" w:vAnchor="text" w:hAnchor="page" w:x="7276" w:y="-2259"/>
        <w:tabs>
          <w:tab w:val="left" w:pos="1701"/>
        </w:tabs>
        <w:ind w:left="709" w:hanging="709"/>
        <w:rPr>
          <w:rFonts w:ascii="NDSFrutiger 55 Roman" w:hAnsi="NDSFrutiger 55 Roman"/>
          <w:sz w:val="18"/>
          <w:szCs w:val="18"/>
        </w:rPr>
      </w:pPr>
    </w:p>
    <w:p w14:paraId="7D9DD846" w14:textId="77777777" w:rsidR="001B071C" w:rsidRDefault="001B071C" w:rsidP="001B071C">
      <w:pPr>
        <w:pStyle w:val="Adrezeile8"/>
      </w:pPr>
    </w:p>
    <w:p w14:paraId="2B7EED3E" w14:textId="77777777" w:rsidR="001B5794" w:rsidRPr="001B5794" w:rsidRDefault="001B5794" w:rsidP="001B5794">
      <w:pPr>
        <w:pStyle w:val="Adrezeile9"/>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01"/>
        <w:gridCol w:w="2975"/>
        <w:gridCol w:w="2252"/>
        <w:gridCol w:w="2067"/>
      </w:tblGrid>
      <w:tr w:rsidR="001B071C" w:rsidRPr="001B071C" w14:paraId="4E47E5D4" w14:textId="77777777" w:rsidTr="000B7A01">
        <w:tc>
          <w:tcPr>
            <w:tcW w:w="2586" w:type="dxa"/>
          </w:tcPr>
          <w:p w14:paraId="3F602815" w14:textId="77777777" w:rsidR="001B071C" w:rsidRPr="0072614C" w:rsidRDefault="001B071C" w:rsidP="003910BE">
            <w:pPr>
              <w:pStyle w:val="Adrezeile9"/>
              <w:ind w:left="-108"/>
              <w:rPr>
                <w:rFonts w:ascii="NDSFrutiger 55 Roman" w:hAnsi="NDSFrutiger 55 Roman"/>
                <w:sz w:val="14"/>
                <w:szCs w:val="14"/>
              </w:rPr>
            </w:pPr>
            <w:r w:rsidRPr="0072614C">
              <w:rPr>
                <w:rFonts w:ascii="NDSFrutiger 55 Roman" w:hAnsi="NDSFrutiger 55 Roman"/>
                <w:sz w:val="14"/>
                <w:szCs w:val="14"/>
              </w:rPr>
              <w:t>Ihr Zeichen, Ihre Nachricht vom</w:t>
            </w:r>
          </w:p>
        </w:tc>
        <w:tc>
          <w:tcPr>
            <w:tcW w:w="3192" w:type="dxa"/>
          </w:tcPr>
          <w:p w14:paraId="66EE8F2F" w14:textId="77777777" w:rsidR="001B071C" w:rsidRPr="0072614C" w:rsidRDefault="001B071C" w:rsidP="001B071C">
            <w:pPr>
              <w:pStyle w:val="Adrezeile9"/>
              <w:rPr>
                <w:rFonts w:ascii="NDSFrutiger 55 Roman" w:hAnsi="NDSFrutiger 55 Roman"/>
                <w:sz w:val="14"/>
                <w:szCs w:val="14"/>
              </w:rPr>
            </w:pPr>
            <w:r w:rsidRPr="0072614C">
              <w:rPr>
                <w:rFonts w:ascii="NDSFrutiger 55 Roman" w:hAnsi="NDSFrutiger 55 Roman"/>
                <w:sz w:val="14"/>
                <w:szCs w:val="14"/>
              </w:rPr>
              <w:t>Mein Zeichen (Bei Antwort angeben)</w:t>
            </w:r>
          </w:p>
        </w:tc>
        <w:tc>
          <w:tcPr>
            <w:tcW w:w="2410" w:type="dxa"/>
          </w:tcPr>
          <w:p w14:paraId="68F7EAF1" w14:textId="77777777" w:rsidR="001B071C" w:rsidRPr="0072614C" w:rsidRDefault="001B071C" w:rsidP="001B071C">
            <w:pPr>
              <w:pStyle w:val="Adrezeile9"/>
              <w:rPr>
                <w:rFonts w:ascii="NDSFrutiger 55 Roman" w:hAnsi="NDSFrutiger 55 Roman"/>
                <w:sz w:val="14"/>
                <w:szCs w:val="14"/>
              </w:rPr>
            </w:pPr>
            <w:r w:rsidRPr="0072614C">
              <w:rPr>
                <w:rFonts w:ascii="NDSFrutiger 55 Roman" w:hAnsi="NDSFrutiger 55 Roman"/>
                <w:sz w:val="14"/>
                <w:szCs w:val="14"/>
              </w:rPr>
              <w:t>Du</w:t>
            </w:r>
            <w:r w:rsidR="006C7ADA" w:rsidRPr="0072614C">
              <w:rPr>
                <w:rFonts w:ascii="NDSFrutiger 55 Roman" w:hAnsi="NDSFrutiger 55 Roman"/>
                <w:sz w:val="14"/>
                <w:szCs w:val="14"/>
              </w:rPr>
              <w:t>r</w:t>
            </w:r>
            <w:r w:rsidRPr="0072614C">
              <w:rPr>
                <w:rFonts w:ascii="NDSFrutiger 55 Roman" w:hAnsi="NDSFrutiger 55 Roman"/>
                <w:sz w:val="14"/>
                <w:szCs w:val="14"/>
              </w:rPr>
              <w:t>chwahl (0511) 120-</w:t>
            </w:r>
          </w:p>
        </w:tc>
        <w:tc>
          <w:tcPr>
            <w:tcW w:w="2158" w:type="dxa"/>
          </w:tcPr>
          <w:p w14:paraId="09FD1CD6" w14:textId="77777777" w:rsidR="001B071C" w:rsidRPr="0072614C" w:rsidRDefault="001B071C" w:rsidP="001B071C">
            <w:pPr>
              <w:pStyle w:val="Adrezeile9"/>
              <w:rPr>
                <w:rFonts w:ascii="NDSFrutiger 55 Roman" w:hAnsi="NDSFrutiger 55 Roman"/>
                <w:sz w:val="14"/>
                <w:szCs w:val="14"/>
              </w:rPr>
            </w:pPr>
            <w:r w:rsidRPr="0072614C">
              <w:rPr>
                <w:rFonts w:ascii="NDSFrutiger 55 Roman" w:hAnsi="NDSFrutiger 55 Roman"/>
                <w:sz w:val="14"/>
                <w:szCs w:val="14"/>
              </w:rPr>
              <w:t>Hannover,</w:t>
            </w:r>
          </w:p>
        </w:tc>
      </w:tr>
      <w:tr w:rsidR="001B071C" w:rsidRPr="0025154D" w14:paraId="5A73BA70" w14:textId="77777777" w:rsidTr="000B7A01">
        <w:tc>
          <w:tcPr>
            <w:tcW w:w="2586" w:type="dxa"/>
          </w:tcPr>
          <w:p w14:paraId="3748D6AD" w14:textId="77777777" w:rsidR="001B071C" w:rsidRPr="0025154D" w:rsidRDefault="001706C7" w:rsidP="001B071C">
            <w:pPr>
              <w:pStyle w:val="Adrezeile9"/>
              <w:ind w:left="-108"/>
              <w:rPr>
                <w:sz w:val="20"/>
              </w:rPr>
            </w:pPr>
            <w:r w:rsidRPr="0025154D">
              <w:rPr>
                <w:sz w:val="20"/>
              </w:rPr>
              <w:fldChar w:fldCharType="begin">
                <w:ffData>
                  <w:name w:val="Text9"/>
                  <w:enabled/>
                  <w:calcOnExit w:val="0"/>
                  <w:textInput/>
                </w:ffData>
              </w:fldChar>
            </w:r>
            <w:r w:rsidRPr="0025154D">
              <w:rPr>
                <w:sz w:val="20"/>
              </w:rPr>
              <w:instrText xml:space="preserve"> FORMTEXT </w:instrText>
            </w:r>
            <w:r w:rsidRPr="0025154D">
              <w:rPr>
                <w:sz w:val="20"/>
              </w:rPr>
            </w:r>
            <w:r w:rsidRPr="0025154D">
              <w:rPr>
                <w:sz w:val="20"/>
              </w:rPr>
              <w:fldChar w:fldCharType="separate"/>
            </w:r>
            <w:r w:rsidR="00AB4636">
              <w:rPr>
                <w:noProof/>
                <w:sz w:val="20"/>
              </w:rPr>
              <w:t> </w:t>
            </w:r>
            <w:r w:rsidR="00AB4636">
              <w:rPr>
                <w:noProof/>
                <w:sz w:val="20"/>
              </w:rPr>
              <w:t> </w:t>
            </w:r>
            <w:r w:rsidR="00AB4636">
              <w:rPr>
                <w:noProof/>
                <w:sz w:val="20"/>
              </w:rPr>
              <w:t> </w:t>
            </w:r>
            <w:r w:rsidR="00AB4636">
              <w:rPr>
                <w:noProof/>
                <w:sz w:val="20"/>
              </w:rPr>
              <w:t> </w:t>
            </w:r>
            <w:r w:rsidR="00AB4636">
              <w:rPr>
                <w:noProof/>
                <w:sz w:val="20"/>
              </w:rPr>
              <w:t> </w:t>
            </w:r>
            <w:r w:rsidRPr="0025154D">
              <w:rPr>
                <w:sz w:val="20"/>
              </w:rPr>
              <w:fldChar w:fldCharType="end"/>
            </w:r>
          </w:p>
        </w:tc>
        <w:tc>
          <w:tcPr>
            <w:tcW w:w="3192" w:type="dxa"/>
          </w:tcPr>
          <w:p w14:paraId="00606A77" w14:textId="71BA72CF" w:rsidR="001B071C" w:rsidRPr="0025154D" w:rsidRDefault="002A0AD3" w:rsidP="001B071C">
            <w:pPr>
              <w:pStyle w:val="Adrezeile9"/>
              <w:rPr>
                <w:sz w:val="20"/>
              </w:rPr>
            </w:pPr>
            <w:r>
              <w:rPr>
                <w:sz w:val="20"/>
              </w:rPr>
              <w:t>43108/9</w:t>
            </w:r>
          </w:p>
        </w:tc>
        <w:tc>
          <w:tcPr>
            <w:tcW w:w="2410" w:type="dxa"/>
          </w:tcPr>
          <w:p w14:paraId="0DE112E0" w14:textId="43D04802" w:rsidR="001B071C" w:rsidRPr="0025154D" w:rsidRDefault="002A0AD3" w:rsidP="001706C7">
            <w:pPr>
              <w:pStyle w:val="Adrezeile9"/>
              <w:jc w:val="both"/>
              <w:rPr>
                <w:sz w:val="20"/>
              </w:rPr>
            </w:pPr>
            <w:r>
              <w:rPr>
                <w:sz w:val="20"/>
              </w:rPr>
              <w:t>5856</w:t>
            </w:r>
          </w:p>
        </w:tc>
        <w:tc>
          <w:tcPr>
            <w:tcW w:w="2158" w:type="dxa"/>
          </w:tcPr>
          <w:p w14:paraId="0E9DE556" w14:textId="13907D25" w:rsidR="001B071C" w:rsidRPr="0025154D" w:rsidRDefault="00C54471" w:rsidP="001B071C">
            <w:pPr>
              <w:pStyle w:val="Adrezeile9"/>
              <w:rPr>
                <w:sz w:val="20"/>
              </w:rPr>
            </w:pPr>
            <w:r>
              <w:rPr>
                <w:sz w:val="20"/>
              </w:rPr>
              <w:t>07</w:t>
            </w:r>
            <w:r w:rsidR="002A0AD3">
              <w:rPr>
                <w:sz w:val="20"/>
              </w:rPr>
              <w:t>.05.2025</w:t>
            </w:r>
          </w:p>
        </w:tc>
      </w:tr>
    </w:tbl>
    <w:p w14:paraId="24C42E71" w14:textId="6665A0E0" w:rsidR="008B3377" w:rsidRPr="002B3E66" w:rsidRDefault="002A0AD3" w:rsidP="008B3377">
      <w:pPr>
        <w:pStyle w:val="Betreff"/>
        <w:spacing w:before="567"/>
        <w:rPr>
          <w:sz w:val="22"/>
          <w:szCs w:val="22"/>
        </w:rPr>
      </w:pPr>
      <w:r w:rsidRPr="002B3E66">
        <w:rPr>
          <w:sz w:val="22"/>
          <w:szCs w:val="22"/>
        </w:rPr>
        <w:t>Bedarfsermittlungsinstrument Niedersachsen (B.E.Ni)</w:t>
      </w:r>
    </w:p>
    <w:p w14:paraId="74B2E620" w14:textId="77777777" w:rsidR="002A0AD3" w:rsidRPr="002B3E66" w:rsidRDefault="002A0AD3" w:rsidP="002A0AD3">
      <w:pPr>
        <w:spacing w:after="160" w:line="259" w:lineRule="auto"/>
        <w:rPr>
          <w:rFonts w:ascii="Arial" w:hAnsi="Arial" w:cs="Arial"/>
          <w:sz w:val="22"/>
          <w:szCs w:val="22"/>
          <w:lang w:eastAsia="en-US"/>
        </w:rPr>
      </w:pPr>
      <w:r w:rsidRPr="002B3E66">
        <w:rPr>
          <w:rFonts w:ascii="Arial" w:hAnsi="Arial" w:cs="Arial"/>
          <w:sz w:val="22"/>
          <w:szCs w:val="22"/>
          <w:lang w:eastAsia="en-US"/>
        </w:rPr>
        <w:t>Sehr geehrte Damen und Herren,</w:t>
      </w:r>
    </w:p>
    <w:p w14:paraId="0E335C61" w14:textId="77777777" w:rsidR="002A0AD3" w:rsidRPr="002B3E66" w:rsidRDefault="002A0AD3" w:rsidP="002A0AD3">
      <w:pPr>
        <w:spacing w:after="160" w:line="259" w:lineRule="auto"/>
        <w:rPr>
          <w:rFonts w:ascii="Arial" w:hAnsi="Arial" w:cs="Arial"/>
          <w:sz w:val="22"/>
          <w:szCs w:val="22"/>
          <w:lang w:eastAsia="en-US"/>
        </w:rPr>
      </w:pPr>
      <w:r w:rsidRPr="002B3E66">
        <w:rPr>
          <w:rFonts w:ascii="Arial" w:hAnsi="Arial" w:cs="Arial"/>
          <w:sz w:val="22"/>
          <w:szCs w:val="22"/>
          <w:lang w:eastAsia="en-US"/>
        </w:rPr>
        <w:t xml:space="preserve">für die Leistungen der Eingliederungshilfe </w:t>
      </w:r>
      <w:r w:rsidRPr="002B3E66">
        <w:rPr>
          <w:rFonts w:ascii="Arial" w:eastAsiaTheme="minorHAnsi" w:hAnsi="Arial" w:cs="Arial"/>
          <w:sz w:val="22"/>
          <w:szCs w:val="22"/>
          <w:lang w:eastAsia="en-US"/>
        </w:rPr>
        <w:t xml:space="preserve">in der Zuständigkeit des Landes als überörtlichen Träger der Eingliederungshilfe </w:t>
      </w:r>
      <w:r w:rsidRPr="002B3E66">
        <w:rPr>
          <w:rFonts w:ascii="Arial" w:hAnsi="Arial" w:cs="Arial"/>
          <w:sz w:val="22"/>
          <w:szCs w:val="22"/>
          <w:lang w:eastAsia="en-US"/>
        </w:rPr>
        <w:t xml:space="preserve">ist das Bedarfsermittlungsinstrument B.E.Ni verbindlich anzuwenden. Das Instrument ist zum Teil in Ihren Fachverfahren abgebildet. </w:t>
      </w:r>
    </w:p>
    <w:p w14:paraId="636BA75D" w14:textId="6927BCF7" w:rsidR="002A0AD3" w:rsidRPr="002B3E66" w:rsidRDefault="002A0AD3" w:rsidP="002A0AD3">
      <w:pPr>
        <w:spacing w:after="160" w:line="259" w:lineRule="auto"/>
        <w:rPr>
          <w:rFonts w:ascii="Arial" w:hAnsi="Arial" w:cs="Arial"/>
          <w:sz w:val="22"/>
          <w:szCs w:val="22"/>
          <w:lang w:eastAsia="en-US"/>
        </w:rPr>
      </w:pPr>
      <w:r w:rsidRPr="002B3E66">
        <w:rPr>
          <w:rFonts w:ascii="Arial" w:hAnsi="Arial" w:cs="Arial"/>
          <w:sz w:val="22"/>
          <w:szCs w:val="22"/>
          <w:lang w:eastAsia="en-US"/>
        </w:rPr>
        <w:t>In den letzten Jahren haben uns zu B.E.Ni</w:t>
      </w:r>
      <w:r w:rsidRPr="002B3E66" w:rsidDel="005B005D">
        <w:rPr>
          <w:rFonts w:ascii="Arial" w:hAnsi="Arial" w:cs="Arial"/>
          <w:sz w:val="22"/>
          <w:szCs w:val="22"/>
          <w:lang w:eastAsia="en-US"/>
        </w:rPr>
        <w:t xml:space="preserve"> </w:t>
      </w:r>
      <w:r w:rsidRPr="002B3E66">
        <w:rPr>
          <w:rFonts w:ascii="Arial" w:hAnsi="Arial" w:cs="Arial"/>
          <w:sz w:val="22"/>
          <w:szCs w:val="22"/>
          <w:lang w:eastAsia="en-US"/>
        </w:rPr>
        <w:t>verschiedene, sowohl fachliche als auch technische Änderungswünsche erreicht. An möglichen fachlichen Änderungen arbeitet derzeit eine Arbeitsgruppe, an de</w:t>
      </w:r>
      <w:r w:rsidR="00C35A2A" w:rsidRPr="002B3E66">
        <w:rPr>
          <w:rFonts w:ascii="Arial" w:hAnsi="Arial" w:cs="Arial"/>
          <w:sz w:val="22"/>
          <w:szCs w:val="22"/>
          <w:lang w:eastAsia="en-US"/>
        </w:rPr>
        <w:t>r</w:t>
      </w:r>
      <w:r w:rsidRPr="002B3E66">
        <w:rPr>
          <w:rFonts w:ascii="Arial" w:hAnsi="Arial" w:cs="Arial"/>
          <w:sz w:val="22"/>
          <w:szCs w:val="22"/>
          <w:lang w:eastAsia="en-US"/>
        </w:rPr>
        <w:t xml:space="preserve"> auch Sie als Kommunen teilhaben. Doch auch technisch hat uns von einigen Kommunen der Wunsch erreicht, B.E.Ni in einer separaten digitalen Lösung anzubieten, um Ihre Arbeit in diesem Bereich zu erleichtern. </w:t>
      </w:r>
    </w:p>
    <w:p w14:paraId="1A67A188" w14:textId="77777777" w:rsidR="002B3E66" w:rsidRDefault="002A0AD3" w:rsidP="002A0AD3">
      <w:pPr>
        <w:spacing w:after="160" w:line="259" w:lineRule="auto"/>
        <w:rPr>
          <w:rFonts w:ascii="Arial" w:hAnsi="Arial" w:cs="Arial"/>
          <w:sz w:val="22"/>
          <w:szCs w:val="22"/>
          <w:lang w:eastAsia="en-US"/>
        </w:rPr>
      </w:pPr>
      <w:r w:rsidRPr="002B3E66">
        <w:rPr>
          <w:rFonts w:ascii="Arial" w:hAnsi="Arial" w:cs="Arial"/>
          <w:sz w:val="22"/>
          <w:szCs w:val="22"/>
          <w:lang w:eastAsia="en-US"/>
        </w:rPr>
        <w:t xml:space="preserve">Wir nehmen diesen Wunsch sehr ernst und sind in die Prüfung einer möglichen Digitalisierung von B.E.Ni eingestiegen. Dabei haben wir auch bereits das Feedback einiger Kommunen eingeholt, um den Sachstand der bisherigen Arbeit in den Fachverfahren zu ermitteln. </w:t>
      </w:r>
    </w:p>
    <w:p w14:paraId="3400887B" w14:textId="5383B2A1" w:rsidR="002A0AD3" w:rsidRPr="002B3E66" w:rsidRDefault="002A0AD3" w:rsidP="002A0AD3">
      <w:pPr>
        <w:spacing w:after="160" w:line="259" w:lineRule="auto"/>
        <w:rPr>
          <w:rFonts w:ascii="Arial" w:hAnsi="Arial" w:cs="Arial"/>
          <w:sz w:val="22"/>
          <w:szCs w:val="22"/>
          <w:lang w:eastAsia="en-US"/>
        </w:rPr>
      </w:pPr>
      <w:r w:rsidRPr="002B3E66">
        <w:rPr>
          <w:rFonts w:ascii="Arial" w:hAnsi="Arial" w:cs="Arial"/>
          <w:sz w:val="22"/>
          <w:szCs w:val="22"/>
          <w:lang w:eastAsia="en-US"/>
        </w:rPr>
        <w:t xml:space="preserve">Um aber ein breites Meinungsbild des Bedarfes einzuholen und festzustellen welche Art einer Digitalisierung gewinnbringend sein kann, benötigen wir Ihre Unterstützung und würden Sie bitten den beigefügten Fragebogen anonym auszufüllen und </w:t>
      </w:r>
      <w:r w:rsidR="002B3E66">
        <w:rPr>
          <w:rFonts w:ascii="Arial" w:hAnsi="Arial" w:cs="Arial"/>
          <w:sz w:val="22"/>
          <w:szCs w:val="22"/>
          <w:lang w:eastAsia="en-US"/>
        </w:rPr>
        <w:t xml:space="preserve">bis zum </w:t>
      </w:r>
      <w:r w:rsidR="00510633">
        <w:rPr>
          <w:rFonts w:ascii="Arial" w:hAnsi="Arial" w:cs="Arial"/>
          <w:sz w:val="22"/>
          <w:szCs w:val="22"/>
          <w:u w:val="single"/>
          <w:lang w:eastAsia="en-US"/>
        </w:rPr>
        <w:t>06.06</w:t>
      </w:r>
      <w:r w:rsidR="002B3E66" w:rsidRPr="002B3E66">
        <w:rPr>
          <w:rFonts w:ascii="Arial" w:hAnsi="Arial" w:cs="Arial"/>
          <w:sz w:val="22"/>
          <w:szCs w:val="22"/>
          <w:u w:val="single"/>
          <w:lang w:eastAsia="en-US"/>
        </w:rPr>
        <w:t>.2025</w:t>
      </w:r>
      <w:r w:rsidR="002B3E66">
        <w:rPr>
          <w:rFonts w:ascii="Arial" w:hAnsi="Arial" w:cs="Arial"/>
          <w:sz w:val="22"/>
          <w:szCs w:val="22"/>
          <w:lang w:eastAsia="en-US"/>
        </w:rPr>
        <w:t xml:space="preserve"> </w:t>
      </w:r>
      <w:r w:rsidRPr="002B3E66">
        <w:rPr>
          <w:rFonts w:ascii="Arial" w:hAnsi="Arial" w:cs="Arial"/>
          <w:sz w:val="22"/>
          <w:szCs w:val="22"/>
          <w:lang w:eastAsia="en-US"/>
        </w:rPr>
        <w:t xml:space="preserve">an Ihren kommunalen Spitzenverband zurückzusenden. Dieser wird die Bögen ebenfalls anonym an uns weiterleiten. Wir hoffen mit den Ergebnissen dieser Umfrage an einer technischen Weiterentwicklung von B.E.Ni arbeiten zu können. </w:t>
      </w:r>
    </w:p>
    <w:p w14:paraId="1380AD87" w14:textId="77777777" w:rsidR="002A0AD3" w:rsidRPr="002B3E66" w:rsidRDefault="002A0AD3" w:rsidP="002A0AD3">
      <w:pPr>
        <w:spacing w:after="160" w:line="259" w:lineRule="auto"/>
        <w:rPr>
          <w:rFonts w:ascii="Arial" w:hAnsi="Arial" w:cs="Arial"/>
          <w:sz w:val="22"/>
          <w:szCs w:val="22"/>
          <w:lang w:eastAsia="en-US"/>
        </w:rPr>
      </w:pPr>
    </w:p>
    <w:p w14:paraId="4A8DDB86" w14:textId="00BC7951" w:rsidR="002A0AD3" w:rsidRPr="002B3E66" w:rsidRDefault="00C35A2A" w:rsidP="002A0AD3">
      <w:pPr>
        <w:spacing w:after="160" w:line="259" w:lineRule="auto"/>
        <w:rPr>
          <w:rFonts w:ascii="Arial" w:hAnsi="Arial" w:cs="Arial"/>
          <w:sz w:val="22"/>
          <w:szCs w:val="22"/>
          <w:lang w:eastAsia="en-US"/>
        </w:rPr>
      </w:pPr>
      <w:r w:rsidRPr="002B3E66">
        <w:rPr>
          <w:rFonts w:ascii="Arial" w:hAnsi="Arial" w:cs="Arial"/>
          <w:sz w:val="22"/>
          <w:szCs w:val="22"/>
          <w:lang w:eastAsia="en-US"/>
        </w:rPr>
        <w:t>Vielen Dank für Ihre Unterstützung.</w:t>
      </w:r>
    </w:p>
    <w:p w14:paraId="3F2B8875" w14:textId="77777777" w:rsidR="002A0AD3" w:rsidRPr="002B3E66" w:rsidRDefault="002A0AD3" w:rsidP="002A0AD3">
      <w:pPr>
        <w:spacing w:after="160" w:line="259" w:lineRule="auto"/>
        <w:rPr>
          <w:rFonts w:ascii="Arial" w:hAnsi="Arial" w:cs="Arial"/>
          <w:sz w:val="22"/>
          <w:szCs w:val="22"/>
          <w:lang w:eastAsia="en-US"/>
        </w:rPr>
      </w:pPr>
    </w:p>
    <w:p w14:paraId="56942946" w14:textId="77777777" w:rsidR="002A0AD3" w:rsidRPr="002A0AD3" w:rsidRDefault="002A0AD3" w:rsidP="002A0AD3">
      <w:pPr>
        <w:numPr>
          <w:ilvl w:val="0"/>
          <w:numId w:val="1"/>
        </w:numPr>
        <w:spacing w:after="160" w:line="259" w:lineRule="auto"/>
        <w:contextualSpacing/>
        <w:rPr>
          <w:rFonts w:ascii="Arial" w:eastAsiaTheme="minorHAnsi" w:hAnsi="Arial" w:cs="Arial"/>
          <w:sz w:val="24"/>
          <w:szCs w:val="24"/>
          <w:lang w:eastAsia="en-US"/>
        </w:rPr>
      </w:pPr>
      <w:r w:rsidRPr="002A0AD3">
        <w:rPr>
          <w:rFonts w:ascii="Arial" w:eastAsiaTheme="minorHAnsi" w:hAnsi="Arial" w:cs="Arial"/>
          <w:sz w:val="24"/>
          <w:szCs w:val="24"/>
          <w:lang w:eastAsia="en-US"/>
        </w:rPr>
        <w:t xml:space="preserve">Welches Fachprogramm nutzen Sie? </w:t>
      </w:r>
    </w:p>
    <w:p w14:paraId="0D004B8F" w14:textId="77777777" w:rsidR="002A0AD3" w:rsidRPr="002A0AD3" w:rsidRDefault="002A0AD3" w:rsidP="002A0AD3">
      <w:pPr>
        <w:numPr>
          <w:ilvl w:val="0"/>
          <w:numId w:val="3"/>
        </w:numPr>
        <w:spacing w:after="160" w:line="259" w:lineRule="auto"/>
        <w:contextualSpacing/>
        <w:rPr>
          <w:rFonts w:ascii="Arial" w:eastAsiaTheme="minorHAnsi" w:hAnsi="Arial" w:cs="Arial"/>
          <w:sz w:val="24"/>
          <w:szCs w:val="24"/>
          <w:lang w:eastAsia="en-US"/>
        </w:rPr>
      </w:pPr>
      <w:r w:rsidRPr="002A0AD3">
        <w:rPr>
          <w:rFonts w:ascii="Arial" w:eastAsiaTheme="minorHAnsi" w:hAnsi="Arial" w:cs="Arial"/>
          <w:sz w:val="24"/>
          <w:szCs w:val="24"/>
          <w:lang w:eastAsia="en-US"/>
        </w:rPr>
        <w:t>Open Prosoz</w:t>
      </w:r>
    </w:p>
    <w:p w14:paraId="5F5F5A5B" w14:textId="77777777" w:rsidR="002A0AD3" w:rsidRPr="002A0AD3" w:rsidRDefault="002A0AD3" w:rsidP="002A0AD3">
      <w:pPr>
        <w:numPr>
          <w:ilvl w:val="0"/>
          <w:numId w:val="3"/>
        </w:numPr>
        <w:spacing w:after="160" w:line="259" w:lineRule="auto"/>
        <w:contextualSpacing/>
        <w:rPr>
          <w:rFonts w:ascii="Arial" w:eastAsiaTheme="minorHAnsi" w:hAnsi="Arial" w:cs="Arial"/>
          <w:sz w:val="24"/>
          <w:szCs w:val="24"/>
          <w:lang w:eastAsia="en-US"/>
        </w:rPr>
      </w:pPr>
      <w:r w:rsidRPr="002A0AD3">
        <w:rPr>
          <w:rFonts w:ascii="Arial" w:eastAsiaTheme="minorHAnsi" w:hAnsi="Arial" w:cs="Arial"/>
          <w:sz w:val="24"/>
          <w:szCs w:val="24"/>
          <w:lang w:eastAsia="en-US"/>
        </w:rPr>
        <w:t>Lämmkomm Lissa</w:t>
      </w:r>
    </w:p>
    <w:p w14:paraId="681A31BE" w14:textId="77777777" w:rsidR="002A0AD3" w:rsidRPr="002A0AD3" w:rsidRDefault="002A0AD3" w:rsidP="002A0AD3">
      <w:pPr>
        <w:spacing w:after="160" w:line="259" w:lineRule="auto"/>
        <w:rPr>
          <w:rFonts w:ascii="Arial" w:eastAsiaTheme="minorHAnsi" w:hAnsi="Arial" w:cs="Arial"/>
          <w:sz w:val="24"/>
          <w:szCs w:val="24"/>
          <w:lang w:eastAsia="en-US"/>
        </w:rPr>
      </w:pPr>
    </w:p>
    <w:p w14:paraId="4FF33A50" w14:textId="77777777" w:rsidR="002A0AD3" w:rsidRPr="002A0AD3" w:rsidRDefault="002A0AD3" w:rsidP="002A0AD3">
      <w:pPr>
        <w:numPr>
          <w:ilvl w:val="0"/>
          <w:numId w:val="1"/>
        </w:numPr>
        <w:spacing w:after="160" w:line="259" w:lineRule="auto"/>
        <w:contextualSpacing/>
        <w:rPr>
          <w:rFonts w:ascii="Arial" w:eastAsiaTheme="minorHAnsi" w:hAnsi="Arial" w:cs="Arial"/>
          <w:sz w:val="24"/>
          <w:szCs w:val="24"/>
          <w:lang w:eastAsia="en-US"/>
        </w:rPr>
      </w:pPr>
      <w:r w:rsidRPr="002A0AD3">
        <w:rPr>
          <w:rFonts w:ascii="Arial" w:eastAsiaTheme="minorHAnsi" w:hAnsi="Arial" w:cs="Arial"/>
          <w:sz w:val="24"/>
          <w:szCs w:val="24"/>
          <w:lang w:eastAsia="en-US"/>
        </w:rPr>
        <w:t xml:space="preserve">Welche Version des B.E.Ni nutzen Sie in der EDV? </w:t>
      </w:r>
    </w:p>
    <w:p w14:paraId="4110E54E" w14:textId="77777777" w:rsidR="002A0AD3" w:rsidRPr="002A0AD3" w:rsidRDefault="002A0AD3" w:rsidP="002A0AD3">
      <w:pPr>
        <w:numPr>
          <w:ilvl w:val="0"/>
          <w:numId w:val="2"/>
        </w:numPr>
        <w:spacing w:after="160" w:line="259" w:lineRule="auto"/>
        <w:contextualSpacing/>
        <w:rPr>
          <w:rFonts w:ascii="Arial" w:eastAsiaTheme="minorHAnsi" w:hAnsi="Arial" w:cs="Arial"/>
          <w:noProof/>
          <w:sz w:val="24"/>
          <w:szCs w:val="24"/>
          <w:lang w:eastAsia="en-US"/>
        </w:rPr>
      </w:pPr>
      <w:r w:rsidRPr="002A0AD3">
        <w:rPr>
          <w:rFonts w:ascii="Arial" w:eastAsiaTheme="minorHAnsi" w:hAnsi="Arial" w:cs="Arial"/>
          <w:noProof/>
          <w:sz w:val="24"/>
          <w:szCs w:val="24"/>
          <w:lang w:eastAsia="en-US"/>
        </w:rPr>
        <w:t>B.E.Ni 2.0</w:t>
      </w:r>
    </w:p>
    <w:p w14:paraId="4039BDCC" w14:textId="77777777" w:rsidR="002A0AD3" w:rsidRPr="002A0AD3" w:rsidRDefault="002A0AD3" w:rsidP="002A0AD3">
      <w:pPr>
        <w:numPr>
          <w:ilvl w:val="0"/>
          <w:numId w:val="2"/>
        </w:numPr>
        <w:spacing w:after="160" w:line="259" w:lineRule="auto"/>
        <w:contextualSpacing/>
        <w:rPr>
          <w:rFonts w:ascii="Arial" w:eastAsiaTheme="minorHAnsi" w:hAnsi="Arial" w:cs="Arial"/>
          <w:noProof/>
          <w:sz w:val="24"/>
          <w:szCs w:val="24"/>
          <w:lang w:eastAsia="en-US"/>
        </w:rPr>
      </w:pPr>
      <w:r w:rsidRPr="002A0AD3">
        <w:rPr>
          <w:rFonts w:ascii="Arial" w:eastAsiaTheme="minorHAnsi" w:hAnsi="Arial" w:cs="Arial"/>
          <w:noProof/>
          <w:sz w:val="24"/>
          <w:szCs w:val="24"/>
          <w:lang w:eastAsia="en-US"/>
        </w:rPr>
        <w:t>B.E.Ni 3.0</w:t>
      </w:r>
    </w:p>
    <w:p w14:paraId="02331A7F" w14:textId="77777777" w:rsidR="002A0AD3" w:rsidRPr="002A0AD3" w:rsidRDefault="002A0AD3" w:rsidP="002A0AD3">
      <w:pPr>
        <w:numPr>
          <w:ilvl w:val="0"/>
          <w:numId w:val="2"/>
        </w:numPr>
        <w:spacing w:after="160" w:line="259" w:lineRule="auto"/>
        <w:contextualSpacing/>
        <w:rPr>
          <w:rFonts w:ascii="Arial" w:eastAsiaTheme="minorHAnsi" w:hAnsi="Arial" w:cs="Arial"/>
          <w:noProof/>
          <w:sz w:val="24"/>
          <w:szCs w:val="24"/>
          <w:lang w:eastAsia="en-US"/>
        </w:rPr>
      </w:pPr>
      <w:r w:rsidRPr="002A0AD3">
        <w:rPr>
          <w:rFonts w:ascii="Arial" w:eastAsiaTheme="minorHAnsi" w:hAnsi="Arial" w:cs="Arial"/>
          <w:noProof/>
          <w:sz w:val="24"/>
          <w:szCs w:val="24"/>
          <w:lang w:eastAsia="en-US"/>
        </w:rPr>
        <w:t>B.E.Ni 3.1</w:t>
      </w:r>
    </w:p>
    <w:p w14:paraId="7D8C3660" w14:textId="77777777" w:rsidR="002A0AD3" w:rsidRPr="002A0AD3" w:rsidRDefault="002A0AD3" w:rsidP="002A0AD3">
      <w:pPr>
        <w:spacing w:after="160" w:line="259" w:lineRule="auto"/>
        <w:rPr>
          <w:rFonts w:ascii="Arial" w:eastAsiaTheme="minorHAnsi" w:hAnsi="Arial" w:cs="Arial"/>
          <w:noProof/>
          <w:sz w:val="24"/>
          <w:szCs w:val="24"/>
          <w:lang w:eastAsia="en-US"/>
        </w:rPr>
      </w:pPr>
    </w:p>
    <w:p w14:paraId="070F0295" w14:textId="2223B863" w:rsidR="002A0AD3" w:rsidRPr="002A0AD3" w:rsidRDefault="0031617E" w:rsidP="002A0AD3">
      <w:pPr>
        <w:numPr>
          <w:ilvl w:val="0"/>
          <w:numId w:val="1"/>
        </w:numPr>
        <w:spacing w:after="160" w:line="259" w:lineRule="auto"/>
        <w:contextualSpacing/>
        <w:rPr>
          <w:rFonts w:ascii="Arial" w:eastAsiaTheme="minorHAnsi" w:hAnsi="Arial" w:cs="Arial"/>
          <w:noProof/>
          <w:sz w:val="24"/>
          <w:szCs w:val="24"/>
          <w:lang w:eastAsia="en-US"/>
        </w:rPr>
      </w:pPr>
      <w:r w:rsidRPr="002A0AD3">
        <w:rPr>
          <w:rFonts w:ascii="Arial" w:eastAsiaTheme="minorHAnsi" w:hAnsi="Arial" w:cs="Arial"/>
          <w:noProof/>
          <w:sz w:val="24"/>
          <w:szCs w:val="24"/>
        </w:rPr>
        <mc:AlternateContent>
          <mc:Choice Requires="wps">
            <w:drawing>
              <wp:anchor distT="45720" distB="45720" distL="114300" distR="114300" simplePos="0" relativeHeight="251659776" behindDoc="0" locked="0" layoutInCell="1" allowOverlap="1" wp14:anchorId="390C248B" wp14:editId="2042EABE">
                <wp:simplePos x="0" y="0"/>
                <wp:positionH relativeFrom="column">
                  <wp:posOffset>220345</wp:posOffset>
                </wp:positionH>
                <wp:positionV relativeFrom="paragraph">
                  <wp:posOffset>647700</wp:posOffset>
                </wp:positionV>
                <wp:extent cx="5636895" cy="376555"/>
                <wp:effectExtent l="0" t="0" r="20955" b="2349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895" cy="376555"/>
                        </a:xfrm>
                        <a:prstGeom prst="rect">
                          <a:avLst/>
                        </a:prstGeom>
                        <a:solidFill>
                          <a:srgbClr val="FFFFFF"/>
                        </a:solidFill>
                        <a:ln w="9525">
                          <a:solidFill>
                            <a:srgbClr val="000000"/>
                          </a:solidFill>
                          <a:miter lim="800000"/>
                          <a:headEnd/>
                          <a:tailEnd/>
                        </a:ln>
                      </wps:spPr>
                      <wps:txbx>
                        <w:txbxContent>
                          <w:p w14:paraId="5EB65504" w14:textId="77777777" w:rsidR="002A0AD3" w:rsidRDefault="002A0AD3" w:rsidP="002A0A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0C248B" id="Textfeld 2" o:spid="_x0000_s1027" type="#_x0000_t202" style="position:absolute;left:0;text-align:left;margin-left:17.35pt;margin-top:51pt;width:443.85pt;height:29.6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">
                <v:textbox>
                  <w:txbxContent>
                    <w:p w14:paraId="5EB65504" w14:textId="77777777" w:rsidR="002A0AD3" w:rsidRDefault="002A0AD3" w:rsidP="002A0AD3"/>
                  </w:txbxContent>
                </v:textbox>
                <w10:wrap type="square"/>
              </v:shape>
            </w:pict>
          </mc:Fallback>
        </mc:AlternateContent>
      </w:r>
      <w:r w:rsidR="002A0AD3" w:rsidRPr="002A0AD3">
        <w:rPr>
          <w:rFonts w:ascii="Arial" w:eastAsiaTheme="minorHAnsi" w:hAnsi="Arial" w:cs="Arial"/>
          <w:noProof/>
          <w:sz w:val="24"/>
          <w:szCs w:val="24"/>
          <w:lang w:eastAsia="en-US"/>
        </w:rPr>
        <w:t xml:space="preserve">Welches ist Ihr aktuell eingespieltes Update zu B.E.Ni im betreffenden Fachverfahren? </w:t>
      </w:r>
    </w:p>
    <w:p w14:paraId="65E2C25A" w14:textId="22BCBBA4" w:rsidR="002A0AD3" w:rsidRDefault="002A0AD3" w:rsidP="002A0AD3">
      <w:pPr>
        <w:spacing w:after="160" w:line="259" w:lineRule="auto"/>
        <w:ind w:left="360"/>
        <w:rPr>
          <w:rFonts w:ascii="Arial" w:eastAsiaTheme="minorHAnsi" w:hAnsi="Arial" w:cs="Arial"/>
          <w:noProof/>
          <w:sz w:val="24"/>
          <w:szCs w:val="24"/>
          <w:lang w:eastAsia="en-US"/>
        </w:rPr>
      </w:pPr>
    </w:p>
    <w:p w14:paraId="3D7746D7" w14:textId="77777777" w:rsidR="00095203" w:rsidRPr="002A0AD3" w:rsidRDefault="00095203" w:rsidP="002A0AD3">
      <w:pPr>
        <w:spacing w:after="160" w:line="259" w:lineRule="auto"/>
        <w:ind w:left="360"/>
        <w:rPr>
          <w:rFonts w:ascii="Arial" w:eastAsiaTheme="minorHAnsi" w:hAnsi="Arial" w:cs="Arial"/>
          <w:noProof/>
          <w:sz w:val="24"/>
          <w:szCs w:val="24"/>
          <w:lang w:eastAsia="en-US"/>
        </w:rPr>
      </w:pPr>
    </w:p>
    <w:p w14:paraId="72983DA7" w14:textId="4B6D8A4C" w:rsidR="002A0AD3" w:rsidRPr="002A0AD3" w:rsidRDefault="005F10FF" w:rsidP="002A0AD3">
      <w:pPr>
        <w:numPr>
          <w:ilvl w:val="0"/>
          <w:numId w:val="1"/>
        </w:numPr>
        <w:spacing w:after="160" w:line="259" w:lineRule="auto"/>
        <w:contextualSpacing/>
        <w:rPr>
          <w:rFonts w:ascii="Arial" w:eastAsiaTheme="minorHAnsi" w:hAnsi="Arial" w:cs="Arial"/>
          <w:noProof/>
          <w:sz w:val="24"/>
          <w:szCs w:val="24"/>
          <w:lang w:eastAsia="en-US"/>
        </w:rPr>
      </w:pPr>
      <w:r w:rsidRPr="00095203">
        <w:rPr>
          <w:rFonts w:ascii="Arial" w:eastAsiaTheme="minorHAnsi" w:hAnsi="Arial" w:cs="Arial"/>
          <w:noProof/>
          <w:sz w:val="24"/>
          <w:szCs w:val="24"/>
        </w:rPr>
        <mc:AlternateContent>
          <mc:Choice Requires="wps">
            <w:drawing>
              <wp:anchor distT="45720" distB="45720" distL="114300" distR="114300" simplePos="0" relativeHeight="251661824" behindDoc="0" locked="0" layoutInCell="1" allowOverlap="1" wp14:anchorId="05D15BED" wp14:editId="7ECBC796">
                <wp:simplePos x="0" y="0"/>
                <wp:positionH relativeFrom="column">
                  <wp:posOffset>220345</wp:posOffset>
                </wp:positionH>
                <wp:positionV relativeFrom="paragraph">
                  <wp:posOffset>649605</wp:posOffset>
                </wp:positionV>
                <wp:extent cx="5636895" cy="1404620"/>
                <wp:effectExtent l="0" t="0" r="20955" b="13970"/>
                <wp:wrapSquare wrapText="bothSides"/>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895" cy="1404620"/>
                        </a:xfrm>
                        <a:prstGeom prst="rect">
                          <a:avLst/>
                        </a:prstGeom>
                        <a:solidFill>
                          <a:srgbClr val="FFFFFF"/>
                        </a:solidFill>
                        <a:ln w="9525">
                          <a:solidFill>
                            <a:srgbClr val="000000"/>
                          </a:solidFill>
                          <a:miter lim="800000"/>
                          <a:headEnd/>
                          <a:tailEnd/>
                        </a:ln>
                      </wps:spPr>
                      <wps:txbx>
                        <w:txbxContent>
                          <w:p w14:paraId="43CD9B00" w14:textId="449311C8" w:rsidR="005F10FF" w:rsidRDefault="005F10FF">
                            <w:pPr>
                              <w:rPr>
                                <w:rFonts w:ascii="Arial" w:hAnsi="Arial" w:cs="Arial"/>
                                <w:sz w:val="24"/>
                                <w:szCs w:val="24"/>
                              </w:rPr>
                            </w:pPr>
                            <w:r>
                              <w:rPr>
                                <w:rFonts w:ascii="Arial" w:hAnsi="Arial" w:cs="Arial"/>
                                <w:sz w:val="24"/>
                                <w:szCs w:val="24"/>
                              </w:rPr>
                              <w:t>1.</w:t>
                            </w:r>
                          </w:p>
                          <w:p w14:paraId="591E01D1" w14:textId="6F3898CC" w:rsidR="005F10FF" w:rsidRDefault="005F10FF">
                            <w:pPr>
                              <w:rPr>
                                <w:rFonts w:ascii="Arial" w:hAnsi="Arial" w:cs="Arial"/>
                                <w:sz w:val="24"/>
                                <w:szCs w:val="24"/>
                              </w:rPr>
                            </w:pPr>
                          </w:p>
                          <w:p w14:paraId="694ABD32" w14:textId="1176DBD5" w:rsidR="005F10FF" w:rsidRDefault="005F10FF">
                            <w:pPr>
                              <w:rPr>
                                <w:rFonts w:ascii="Arial" w:hAnsi="Arial" w:cs="Arial"/>
                                <w:sz w:val="24"/>
                                <w:szCs w:val="24"/>
                              </w:rPr>
                            </w:pPr>
                            <w:r>
                              <w:rPr>
                                <w:rFonts w:ascii="Arial" w:hAnsi="Arial" w:cs="Arial"/>
                                <w:sz w:val="24"/>
                                <w:szCs w:val="24"/>
                              </w:rPr>
                              <w:t>2.</w:t>
                            </w:r>
                          </w:p>
                          <w:p w14:paraId="17DC302E" w14:textId="75311838" w:rsidR="005F10FF" w:rsidRDefault="005F10FF">
                            <w:pPr>
                              <w:rPr>
                                <w:rFonts w:ascii="Arial" w:hAnsi="Arial" w:cs="Arial"/>
                                <w:sz w:val="24"/>
                                <w:szCs w:val="24"/>
                              </w:rPr>
                            </w:pPr>
                          </w:p>
                          <w:p w14:paraId="777B0F6E" w14:textId="301E36B9" w:rsidR="005F10FF" w:rsidRDefault="005F10FF">
                            <w:pPr>
                              <w:rPr>
                                <w:rFonts w:ascii="Arial" w:hAnsi="Arial" w:cs="Arial"/>
                                <w:sz w:val="24"/>
                                <w:szCs w:val="24"/>
                              </w:rPr>
                            </w:pPr>
                            <w:r>
                              <w:rPr>
                                <w:rFonts w:ascii="Arial" w:hAnsi="Arial" w:cs="Arial"/>
                                <w:sz w:val="24"/>
                                <w:szCs w:val="24"/>
                              </w:rPr>
                              <w:t>3.</w:t>
                            </w:r>
                          </w:p>
                          <w:p w14:paraId="12262150" w14:textId="77777777" w:rsidR="005F10FF" w:rsidRPr="005F10FF" w:rsidRDefault="005F10FF">
                            <w:pPr>
                              <w:rPr>
                                <w:rFonts w:ascii="Arial" w:hAnsi="Arial" w:cs="Arial"/>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D15BED" id="_x0000_s1028" type="#_x0000_t202" style="position:absolute;left:0;text-align:left;margin-left:17.35pt;margin-top:51.15pt;width:443.85pt;height:110.6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">
                <v:textbox style="mso-fit-shape-to-text:t">
                  <w:txbxContent>
                    <w:p w14:paraId="43CD9B00" w14:textId="449311C8" w:rsidR="005F10FF" w:rsidRDefault="005F10FF">
                      <w:pPr>
                        <w:rPr>
                          <w:rFonts w:ascii="Arial" w:hAnsi="Arial" w:cs="Arial"/>
                          <w:sz w:val="24"/>
                          <w:szCs w:val="24"/>
                        </w:rPr>
                      </w:pPr>
                      <w:r>
                        <w:rPr>
                          <w:rFonts w:ascii="Arial" w:hAnsi="Arial" w:cs="Arial"/>
                          <w:sz w:val="24"/>
                          <w:szCs w:val="24"/>
                        </w:rPr>
                        <w:t>1.</w:t>
                      </w:r>
                    </w:p>
                    <w:p w14:paraId="591E01D1" w14:textId="6F3898CC" w:rsidR="005F10FF" w:rsidRDefault="005F10FF">
                      <w:pPr>
                        <w:rPr>
                          <w:rFonts w:ascii="Arial" w:hAnsi="Arial" w:cs="Arial"/>
                          <w:sz w:val="24"/>
                          <w:szCs w:val="24"/>
                        </w:rPr>
                      </w:pPr>
                    </w:p>
                    <w:p w14:paraId="694ABD32" w14:textId="1176DBD5" w:rsidR="005F10FF" w:rsidRDefault="005F10FF">
                      <w:pPr>
                        <w:rPr>
                          <w:rFonts w:ascii="Arial" w:hAnsi="Arial" w:cs="Arial"/>
                          <w:sz w:val="24"/>
                          <w:szCs w:val="24"/>
                        </w:rPr>
                      </w:pPr>
                      <w:r>
                        <w:rPr>
                          <w:rFonts w:ascii="Arial" w:hAnsi="Arial" w:cs="Arial"/>
                          <w:sz w:val="24"/>
                          <w:szCs w:val="24"/>
                        </w:rPr>
                        <w:t>2.</w:t>
                      </w:r>
                    </w:p>
                    <w:p w14:paraId="17DC302E" w14:textId="75311838" w:rsidR="005F10FF" w:rsidRDefault="005F10FF">
                      <w:pPr>
                        <w:rPr>
                          <w:rFonts w:ascii="Arial" w:hAnsi="Arial" w:cs="Arial"/>
                          <w:sz w:val="24"/>
                          <w:szCs w:val="24"/>
                        </w:rPr>
                      </w:pPr>
                    </w:p>
                    <w:p w14:paraId="777B0F6E" w14:textId="301E36B9" w:rsidR="005F10FF" w:rsidRDefault="005F10FF">
                      <w:pPr>
                        <w:rPr>
                          <w:rFonts w:ascii="Arial" w:hAnsi="Arial" w:cs="Arial"/>
                          <w:sz w:val="24"/>
                          <w:szCs w:val="24"/>
                        </w:rPr>
                      </w:pPr>
                      <w:r>
                        <w:rPr>
                          <w:rFonts w:ascii="Arial" w:hAnsi="Arial" w:cs="Arial"/>
                          <w:sz w:val="24"/>
                          <w:szCs w:val="24"/>
                        </w:rPr>
                        <w:t>3.</w:t>
                      </w:r>
                    </w:p>
                    <w:p w14:paraId="12262150" w14:textId="77777777" w:rsidR="005F10FF" w:rsidRPr="005F10FF" w:rsidRDefault="005F10FF">
                      <w:pPr>
                        <w:rPr>
                          <w:rFonts w:ascii="Arial" w:hAnsi="Arial" w:cs="Arial"/>
                          <w:sz w:val="24"/>
                          <w:szCs w:val="24"/>
                        </w:rPr>
                      </w:pPr>
                    </w:p>
                  </w:txbxContent>
                </v:textbox>
                <w10:wrap type="square"/>
              </v:shape>
            </w:pict>
          </mc:Fallback>
        </mc:AlternateContent>
      </w:r>
      <w:r w:rsidR="002A0AD3" w:rsidRPr="002A0AD3">
        <w:rPr>
          <w:rFonts w:ascii="Arial" w:eastAsiaTheme="minorHAnsi" w:hAnsi="Arial" w:cs="Arial"/>
          <w:noProof/>
          <w:sz w:val="24"/>
          <w:szCs w:val="24"/>
          <w:lang w:eastAsia="en-US"/>
        </w:rPr>
        <w:t xml:space="preserve">Nennen Sie drei Sachen, die eine Software zur B.E.Ni-Bearbeitung Ihrer Meinung nach haben haben sollte, die momentan nicht erfüllt ist </w:t>
      </w:r>
    </w:p>
    <w:p w14:paraId="558224EE" w14:textId="23E56BCA" w:rsidR="002A0AD3" w:rsidRDefault="005F10FF" w:rsidP="002A0AD3">
      <w:pPr>
        <w:spacing w:after="160" w:line="259" w:lineRule="auto"/>
        <w:rPr>
          <w:rFonts w:ascii="Arial" w:eastAsiaTheme="minorHAnsi" w:hAnsi="Arial" w:cs="Arial"/>
          <w:noProof/>
          <w:sz w:val="24"/>
          <w:szCs w:val="24"/>
          <w:lang w:eastAsia="en-US"/>
        </w:rPr>
      </w:pPr>
      <w:r w:rsidRPr="00095203">
        <w:rPr>
          <w:rFonts w:ascii="Arial" w:eastAsiaTheme="minorHAnsi" w:hAnsi="Arial" w:cs="Arial"/>
          <w:noProof/>
          <w:sz w:val="24"/>
          <w:szCs w:val="24"/>
          <w:lang w:eastAsia="en-US"/>
        </w:rPr>
        <w:t xml:space="preserve">  </w:t>
      </w:r>
    </w:p>
    <w:p w14:paraId="3364FB60" w14:textId="77777777" w:rsidR="00095203" w:rsidRPr="002A0AD3" w:rsidRDefault="00095203" w:rsidP="002A0AD3">
      <w:pPr>
        <w:spacing w:after="160" w:line="259" w:lineRule="auto"/>
        <w:rPr>
          <w:rFonts w:ascii="Arial" w:eastAsiaTheme="minorHAnsi" w:hAnsi="Arial" w:cs="Arial"/>
          <w:noProof/>
          <w:sz w:val="24"/>
          <w:szCs w:val="24"/>
          <w:lang w:eastAsia="en-US"/>
        </w:rPr>
      </w:pPr>
    </w:p>
    <w:p w14:paraId="449F41CC" w14:textId="10F50450" w:rsidR="002A0AD3" w:rsidRPr="00095203" w:rsidRDefault="002A0AD3" w:rsidP="0031617E">
      <w:pPr>
        <w:pStyle w:val="Listenabsatz"/>
        <w:numPr>
          <w:ilvl w:val="0"/>
          <w:numId w:val="1"/>
        </w:numPr>
        <w:spacing w:after="160" w:line="259" w:lineRule="auto"/>
        <w:rPr>
          <w:rFonts w:ascii="Arial" w:eastAsiaTheme="minorHAnsi" w:hAnsi="Arial" w:cs="Arial"/>
          <w:noProof/>
          <w:sz w:val="24"/>
          <w:szCs w:val="24"/>
          <w:lang w:eastAsia="en-US"/>
        </w:rPr>
      </w:pPr>
      <w:r w:rsidRPr="00095203">
        <w:rPr>
          <w:rFonts w:ascii="Arial" w:eastAsiaTheme="minorHAnsi" w:hAnsi="Arial" w:cs="Arial"/>
          <w:noProof/>
          <w:sz w:val="24"/>
          <w:szCs w:val="24"/>
          <w:lang w:eastAsia="en-US"/>
        </w:rPr>
        <w:t xml:space="preserve">Ist eine separate </w:t>
      </w:r>
      <w:r w:rsidR="0031617E" w:rsidRPr="00095203">
        <w:rPr>
          <w:rFonts w:ascii="Arial" w:eastAsiaTheme="minorHAnsi" w:hAnsi="Arial" w:cs="Arial"/>
          <w:noProof/>
          <w:sz w:val="24"/>
          <w:szCs w:val="24"/>
          <w:lang w:eastAsia="en-US"/>
        </w:rPr>
        <w:t>d</w:t>
      </w:r>
      <w:r w:rsidRPr="00095203">
        <w:rPr>
          <w:rFonts w:ascii="Arial" w:eastAsiaTheme="minorHAnsi" w:hAnsi="Arial" w:cs="Arial"/>
          <w:noProof/>
          <w:sz w:val="24"/>
          <w:szCs w:val="24"/>
          <w:lang w:eastAsia="en-US"/>
        </w:rPr>
        <w:t>igitale Anwendungsmöglichkeit des B</w:t>
      </w:r>
      <w:r w:rsidR="0031617E" w:rsidRPr="00095203">
        <w:rPr>
          <w:rFonts w:ascii="Arial" w:eastAsiaTheme="minorHAnsi" w:hAnsi="Arial" w:cs="Arial"/>
          <w:noProof/>
          <w:sz w:val="24"/>
          <w:szCs w:val="24"/>
          <w:lang w:eastAsia="en-US"/>
        </w:rPr>
        <w:t>.</w:t>
      </w:r>
      <w:r w:rsidRPr="00095203">
        <w:rPr>
          <w:rFonts w:ascii="Arial" w:eastAsiaTheme="minorHAnsi" w:hAnsi="Arial" w:cs="Arial"/>
          <w:noProof/>
          <w:sz w:val="24"/>
          <w:szCs w:val="24"/>
          <w:lang w:eastAsia="en-US"/>
        </w:rPr>
        <w:t>E</w:t>
      </w:r>
      <w:r w:rsidR="0031617E" w:rsidRPr="00095203">
        <w:rPr>
          <w:rFonts w:ascii="Arial" w:eastAsiaTheme="minorHAnsi" w:hAnsi="Arial" w:cs="Arial"/>
          <w:noProof/>
          <w:sz w:val="24"/>
          <w:szCs w:val="24"/>
          <w:lang w:eastAsia="en-US"/>
        </w:rPr>
        <w:t>.</w:t>
      </w:r>
      <w:r w:rsidRPr="00095203">
        <w:rPr>
          <w:rFonts w:ascii="Arial" w:eastAsiaTheme="minorHAnsi" w:hAnsi="Arial" w:cs="Arial"/>
          <w:noProof/>
          <w:sz w:val="24"/>
          <w:szCs w:val="24"/>
          <w:lang w:eastAsia="en-US"/>
        </w:rPr>
        <w:t xml:space="preserve">Ni außerhalb des Fachverfahrens </w:t>
      </w:r>
      <w:r w:rsidR="00095203" w:rsidRPr="00095203">
        <w:rPr>
          <w:rFonts w:ascii="Arial" w:eastAsiaTheme="minorHAnsi" w:hAnsi="Arial" w:cs="Arial"/>
          <w:noProof/>
          <w:sz w:val="24"/>
          <w:szCs w:val="24"/>
          <w:lang w:eastAsia="en-US"/>
        </w:rPr>
        <w:t xml:space="preserve">(mit Schnittstellen zum Fachverfahren) </w:t>
      </w:r>
      <w:r w:rsidRPr="00095203">
        <w:rPr>
          <w:rFonts w:ascii="Arial" w:eastAsiaTheme="minorHAnsi" w:hAnsi="Arial" w:cs="Arial"/>
          <w:noProof/>
          <w:sz w:val="24"/>
          <w:szCs w:val="24"/>
          <w:lang w:eastAsia="en-US"/>
        </w:rPr>
        <w:t xml:space="preserve">sinnvoll? </w:t>
      </w:r>
    </w:p>
    <w:p w14:paraId="5FD19916" w14:textId="26CD8202" w:rsidR="002A0AD3" w:rsidRPr="00095203" w:rsidRDefault="005F10FF" w:rsidP="003B2C73">
      <w:pPr>
        <w:pStyle w:val="Listenabsatz"/>
        <w:numPr>
          <w:ilvl w:val="0"/>
          <w:numId w:val="4"/>
        </w:numPr>
        <w:spacing w:after="160" w:line="259" w:lineRule="auto"/>
        <w:rPr>
          <w:rFonts w:ascii="Arial" w:eastAsiaTheme="minorHAnsi" w:hAnsi="Arial" w:cs="Arial"/>
          <w:noProof/>
          <w:sz w:val="24"/>
          <w:szCs w:val="24"/>
          <w:lang w:eastAsia="en-US"/>
        </w:rPr>
      </w:pPr>
      <w:r w:rsidRPr="00095203">
        <w:rPr>
          <w:rFonts w:ascii="Arial" w:eastAsiaTheme="minorHAnsi" w:hAnsi="Arial" w:cs="Arial"/>
          <w:noProof/>
          <w:sz w:val="24"/>
          <w:szCs w:val="24"/>
          <w:lang w:eastAsia="en-US"/>
        </w:rPr>
        <w:t>j</w:t>
      </w:r>
      <w:r w:rsidR="002A0AD3" w:rsidRPr="00095203">
        <w:rPr>
          <w:rFonts w:ascii="Arial" w:eastAsiaTheme="minorHAnsi" w:hAnsi="Arial" w:cs="Arial"/>
          <w:noProof/>
          <w:sz w:val="24"/>
          <w:szCs w:val="24"/>
          <w:lang w:eastAsia="en-US"/>
        </w:rPr>
        <w:t>a</w:t>
      </w:r>
    </w:p>
    <w:p w14:paraId="06EAB97C" w14:textId="0D9DF1FC" w:rsidR="002A0AD3" w:rsidRPr="00095203" w:rsidRDefault="005F10FF" w:rsidP="003B2C73">
      <w:pPr>
        <w:pStyle w:val="Listenabsatz"/>
        <w:numPr>
          <w:ilvl w:val="0"/>
          <w:numId w:val="4"/>
        </w:numPr>
        <w:spacing w:after="160" w:line="259" w:lineRule="auto"/>
        <w:rPr>
          <w:rFonts w:ascii="Arial" w:eastAsiaTheme="minorHAnsi" w:hAnsi="Arial" w:cs="Arial"/>
          <w:noProof/>
          <w:sz w:val="24"/>
          <w:szCs w:val="24"/>
          <w:lang w:eastAsia="en-US"/>
        </w:rPr>
      </w:pPr>
      <w:r w:rsidRPr="00095203">
        <w:rPr>
          <w:rFonts w:ascii="Arial" w:eastAsiaTheme="minorHAnsi" w:hAnsi="Arial" w:cs="Arial"/>
          <w:noProof/>
          <w:sz w:val="24"/>
          <w:szCs w:val="24"/>
          <w:lang w:eastAsia="en-US"/>
        </w:rPr>
        <w:t>n</w:t>
      </w:r>
      <w:r w:rsidR="002A0AD3" w:rsidRPr="00095203">
        <w:rPr>
          <w:rFonts w:ascii="Arial" w:eastAsiaTheme="minorHAnsi" w:hAnsi="Arial" w:cs="Arial"/>
          <w:noProof/>
          <w:sz w:val="24"/>
          <w:szCs w:val="24"/>
          <w:lang w:eastAsia="en-US"/>
        </w:rPr>
        <w:t>ein</w:t>
      </w:r>
    </w:p>
    <w:p w14:paraId="75DA9160" w14:textId="22B33327" w:rsidR="002A0AD3" w:rsidRPr="00095203" w:rsidRDefault="002A0AD3" w:rsidP="003B2C73">
      <w:pPr>
        <w:pStyle w:val="Listenabsatz"/>
        <w:numPr>
          <w:ilvl w:val="0"/>
          <w:numId w:val="4"/>
        </w:numPr>
        <w:spacing w:after="160" w:line="259" w:lineRule="auto"/>
        <w:rPr>
          <w:rFonts w:ascii="Arial" w:eastAsiaTheme="minorHAnsi" w:hAnsi="Arial" w:cs="Arial"/>
          <w:noProof/>
          <w:sz w:val="24"/>
          <w:szCs w:val="24"/>
          <w:lang w:eastAsia="en-US"/>
        </w:rPr>
      </w:pPr>
      <w:r w:rsidRPr="00095203">
        <w:rPr>
          <w:rFonts w:ascii="Arial" w:eastAsiaTheme="minorHAnsi" w:hAnsi="Arial" w:cs="Arial"/>
          <w:noProof/>
          <w:sz w:val="24"/>
          <w:szCs w:val="24"/>
          <w:lang w:eastAsia="en-US"/>
        </w:rPr>
        <w:t>k.A.</w:t>
      </w:r>
    </w:p>
    <w:p w14:paraId="4FBE1A96" w14:textId="77777777" w:rsidR="00095203" w:rsidRPr="00095203" w:rsidRDefault="00095203" w:rsidP="00095203">
      <w:pPr>
        <w:pStyle w:val="Listenabsatz"/>
        <w:spacing w:after="160" w:line="259" w:lineRule="auto"/>
        <w:ind w:left="1080"/>
        <w:rPr>
          <w:rFonts w:ascii="Arial" w:eastAsiaTheme="minorHAnsi" w:hAnsi="Arial" w:cs="Arial"/>
          <w:noProof/>
          <w:sz w:val="24"/>
          <w:szCs w:val="24"/>
          <w:lang w:eastAsia="en-US"/>
        </w:rPr>
      </w:pPr>
    </w:p>
    <w:p w14:paraId="5D080D14" w14:textId="05BCEBFC" w:rsidR="002A0AD3" w:rsidRPr="00095203" w:rsidRDefault="002A0AD3" w:rsidP="00095203">
      <w:pPr>
        <w:pStyle w:val="Listenabsatz"/>
        <w:numPr>
          <w:ilvl w:val="0"/>
          <w:numId w:val="1"/>
        </w:numPr>
        <w:rPr>
          <w:rFonts w:ascii="Arial" w:eastAsiaTheme="minorHAnsi" w:hAnsi="Arial" w:cs="Arial"/>
          <w:noProof/>
          <w:sz w:val="24"/>
          <w:szCs w:val="24"/>
          <w:lang w:eastAsia="en-US"/>
        </w:rPr>
      </w:pPr>
      <w:r w:rsidRPr="00095203">
        <w:rPr>
          <w:rFonts w:ascii="Arial" w:eastAsiaTheme="minorHAnsi" w:hAnsi="Arial" w:cs="Arial"/>
          <w:noProof/>
          <w:sz w:val="24"/>
          <w:szCs w:val="24"/>
          <w:lang w:eastAsia="en-US"/>
        </w:rPr>
        <w:t xml:space="preserve">Welche 3 Hauptwünsche hätten Sie in Bezug auf eine digitale Anwendung des BENi in einer separaten Anwendung? </w:t>
      </w:r>
    </w:p>
    <w:p w14:paraId="6F954D4B" w14:textId="1DD731F1" w:rsidR="002A0AD3" w:rsidRPr="002A0AD3" w:rsidRDefault="00095203" w:rsidP="00AB6186">
      <w:pPr>
        <w:pStyle w:val="Listenabsatz"/>
      </w:pPr>
      <w:r w:rsidRPr="00095203">
        <w:rPr>
          <w:rFonts w:eastAsiaTheme="minorHAnsi"/>
          <w:noProof/>
        </w:rPr>
        <w:lastRenderedPageBreak/>
        <mc:AlternateContent>
          <mc:Choice Requires="wps">
            <w:drawing>
              <wp:anchor distT="45720" distB="45720" distL="114300" distR="114300" simplePos="0" relativeHeight="251663872" behindDoc="0" locked="0" layoutInCell="1" allowOverlap="1" wp14:anchorId="6C4DFE40" wp14:editId="48A485C0">
                <wp:simplePos x="0" y="0"/>
                <wp:positionH relativeFrom="column">
                  <wp:posOffset>252095</wp:posOffset>
                </wp:positionH>
                <wp:positionV relativeFrom="paragraph">
                  <wp:posOffset>262890</wp:posOffset>
                </wp:positionV>
                <wp:extent cx="5581015" cy="1404620"/>
                <wp:effectExtent l="0" t="0" r="19685" b="10160"/>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015" cy="1404620"/>
                        </a:xfrm>
                        <a:prstGeom prst="rect">
                          <a:avLst/>
                        </a:prstGeom>
                        <a:solidFill>
                          <a:srgbClr val="FFFFFF"/>
                        </a:solidFill>
                        <a:ln w="9525">
                          <a:solidFill>
                            <a:srgbClr val="000000"/>
                          </a:solidFill>
                          <a:miter lim="800000"/>
                          <a:headEnd/>
                          <a:tailEnd/>
                        </a:ln>
                      </wps:spPr>
                      <wps:txbx>
                        <w:txbxContent>
                          <w:p w14:paraId="3C79ABE9" w14:textId="77777777" w:rsidR="00095203" w:rsidRDefault="00095203" w:rsidP="00095203">
                            <w:pPr>
                              <w:rPr>
                                <w:rFonts w:ascii="Arial" w:hAnsi="Arial" w:cs="Arial"/>
                                <w:sz w:val="24"/>
                                <w:szCs w:val="24"/>
                              </w:rPr>
                            </w:pPr>
                            <w:r>
                              <w:rPr>
                                <w:rFonts w:ascii="Arial" w:hAnsi="Arial" w:cs="Arial"/>
                                <w:sz w:val="24"/>
                                <w:szCs w:val="24"/>
                              </w:rPr>
                              <w:t>1.</w:t>
                            </w:r>
                          </w:p>
                          <w:p w14:paraId="22C4DB65" w14:textId="77777777" w:rsidR="00095203" w:rsidRDefault="00095203" w:rsidP="00095203">
                            <w:pPr>
                              <w:rPr>
                                <w:rFonts w:ascii="Arial" w:hAnsi="Arial" w:cs="Arial"/>
                                <w:sz w:val="24"/>
                                <w:szCs w:val="24"/>
                              </w:rPr>
                            </w:pPr>
                          </w:p>
                          <w:p w14:paraId="75216BAF" w14:textId="77777777" w:rsidR="00095203" w:rsidRDefault="00095203" w:rsidP="00095203">
                            <w:pPr>
                              <w:rPr>
                                <w:rFonts w:ascii="Arial" w:hAnsi="Arial" w:cs="Arial"/>
                                <w:sz w:val="24"/>
                                <w:szCs w:val="24"/>
                              </w:rPr>
                            </w:pPr>
                            <w:r>
                              <w:rPr>
                                <w:rFonts w:ascii="Arial" w:hAnsi="Arial" w:cs="Arial"/>
                                <w:sz w:val="24"/>
                                <w:szCs w:val="24"/>
                              </w:rPr>
                              <w:t>2.</w:t>
                            </w:r>
                          </w:p>
                          <w:p w14:paraId="1E2D090B" w14:textId="77777777" w:rsidR="00095203" w:rsidRDefault="00095203" w:rsidP="00095203">
                            <w:pPr>
                              <w:rPr>
                                <w:rFonts w:ascii="Arial" w:hAnsi="Arial" w:cs="Arial"/>
                                <w:sz w:val="24"/>
                                <w:szCs w:val="24"/>
                              </w:rPr>
                            </w:pPr>
                          </w:p>
                          <w:p w14:paraId="40C0B733" w14:textId="77777777" w:rsidR="00095203" w:rsidRDefault="00095203" w:rsidP="00095203">
                            <w:pPr>
                              <w:rPr>
                                <w:rFonts w:ascii="Arial" w:hAnsi="Arial" w:cs="Arial"/>
                                <w:sz w:val="24"/>
                                <w:szCs w:val="24"/>
                              </w:rPr>
                            </w:pPr>
                            <w:r>
                              <w:rPr>
                                <w:rFonts w:ascii="Arial" w:hAnsi="Arial" w:cs="Arial"/>
                                <w:sz w:val="24"/>
                                <w:szCs w:val="24"/>
                              </w:rPr>
                              <w:t>3.</w:t>
                            </w:r>
                          </w:p>
                          <w:p w14:paraId="3C40EEF4" w14:textId="77777777" w:rsidR="00095203" w:rsidRPr="005F10FF" w:rsidRDefault="00095203" w:rsidP="00095203">
                            <w:pPr>
                              <w:rPr>
                                <w:rFonts w:ascii="Arial" w:hAnsi="Arial" w:cs="Arial"/>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DFE40" id="_x0000_s1029" type="#_x0000_t202" style="position:absolute;left:0;text-align:left;margin-left:19.85pt;margin-top:20.7pt;width:439.45pt;height:110.6pt;z-index:2516638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">
                <v:textbox style="mso-fit-shape-to-text:t">
                  <w:txbxContent>
                    <w:p w14:paraId="3C79ABE9" w14:textId="77777777" w:rsidR="00095203" w:rsidRDefault="00095203" w:rsidP="00095203">
                      <w:pPr>
                        <w:rPr>
                          <w:rFonts w:ascii="Arial" w:hAnsi="Arial" w:cs="Arial"/>
                          <w:sz w:val="24"/>
                          <w:szCs w:val="24"/>
                        </w:rPr>
                      </w:pPr>
                      <w:r>
                        <w:rPr>
                          <w:rFonts w:ascii="Arial" w:hAnsi="Arial" w:cs="Arial"/>
                          <w:sz w:val="24"/>
                          <w:szCs w:val="24"/>
                        </w:rPr>
                        <w:t>1.</w:t>
                      </w:r>
                    </w:p>
                    <w:p w14:paraId="22C4DB65" w14:textId="77777777" w:rsidR="00095203" w:rsidRDefault="00095203" w:rsidP="00095203">
                      <w:pPr>
                        <w:rPr>
                          <w:rFonts w:ascii="Arial" w:hAnsi="Arial" w:cs="Arial"/>
                          <w:sz w:val="24"/>
                          <w:szCs w:val="24"/>
                        </w:rPr>
                      </w:pPr>
                    </w:p>
                    <w:p w14:paraId="75216BAF" w14:textId="77777777" w:rsidR="00095203" w:rsidRDefault="00095203" w:rsidP="00095203">
                      <w:pPr>
                        <w:rPr>
                          <w:rFonts w:ascii="Arial" w:hAnsi="Arial" w:cs="Arial"/>
                          <w:sz w:val="24"/>
                          <w:szCs w:val="24"/>
                        </w:rPr>
                      </w:pPr>
                      <w:r>
                        <w:rPr>
                          <w:rFonts w:ascii="Arial" w:hAnsi="Arial" w:cs="Arial"/>
                          <w:sz w:val="24"/>
                          <w:szCs w:val="24"/>
                        </w:rPr>
                        <w:t>2.</w:t>
                      </w:r>
                    </w:p>
                    <w:p w14:paraId="1E2D090B" w14:textId="77777777" w:rsidR="00095203" w:rsidRDefault="00095203" w:rsidP="00095203">
                      <w:pPr>
                        <w:rPr>
                          <w:rFonts w:ascii="Arial" w:hAnsi="Arial" w:cs="Arial"/>
                          <w:sz w:val="24"/>
                          <w:szCs w:val="24"/>
                        </w:rPr>
                      </w:pPr>
                    </w:p>
                    <w:p w14:paraId="40C0B733" w14:textId="77777777" w:rsidR="00095203" w:rsidRDefault="00095203" w:rsidP="00095203">
                      <w:pPr>
                        <w:rPr>
                          <w:rFonts w:ascii="Arial" w:hAnsi="Arial" w:cs="Arial"/>
                          <w:sz w:val="24"/>
                          <w:szCs w:val="24"/>
                        </w:rPr>
                      </w:pPr>
                      <w:r>
                        <w:rPr>
                          <w:rFonts w:ascii="Arial" w:hAnsi="Arial" w:cs="Arial"/>
                          <w:sz w:val="24"/>
                          <w:szCs w:val="24"/>
                        </w:rPr>
                        <w:t>3.</w:t>
                      </w:r>
                    </w:p>
                    <w:p w14:paraId="3C40EEF4" w14:textId="77777777" w:rsidR="00095203" w:rsidRPr="005F10FF" w:rsidRDefault="00095203" w:rsidP="00095203">
                      <w:pPr>
                        <w:rPr>
                          <w:rFonts w:ascii="Arial" w:hAnsi="Arial" w:cs="Arial"/>
                          <w:sz w:val="24"/>
                          <w:szCs w:val="24"/>
                        </w:rPr>
                      </w:pPr>
                    </w:p>
                  </w:txbxContent>
                </v:textbox>
                <w10:wrap type="square"/>
              </v:shape>
            </w:pict>
          </mc:Fallback>
        </mc:AlternateContent>
      </w:r>
    </w:p>
    <w:sectPr w:rsidR="002A0AD3" w:rsidRPr="002A0AD3" w:rsidSect="00C43346">
      <w:headerReference w:type="default" r:id="rId7"/>
      <w:footerReference w:type="default" r:id="rId8"/>
      <w:headerReference w:type="first" r:id="rId9"/>
      <w:footerReference w:type="first" r:id="rId10"/>
      <w:pgSz w:w="11907" w:h="16840" w:code="9"/>
      <w:pgMar w:top="1525" w:right="794" w:bottom="2155" w:left="1418" w:header="567"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E8F30" w14:textId="77777777" w:rsidR="001D64CE" w:rsidRDefault="001D64CE">
      <w:r>
        <w:separator/>
      </w:r>
    </w:p>
  </w:endnote>
  <w:endnote w:type="continuationSeparator" w:id="0">
    <w:p w14:paraId="6BA8A6B7" w14:textId="77777777" w:rsidR="001D64CE" w:rsidRDefault="001D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DSFrutiger 55 Roman">
    <w:altName w:val="Audiowid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rutiger Light">
    <w:altName w:val="Segoe UI Semilight"/>
    <w:charset w:val="00"/>
    <w:family w:val="swiss"/>
    <w:pitch w:val="variable"/>
    <w:sig w:usb0="00000001" w:usb1="00000000" w:usb2="00000000" w:usb3="00000000" w:csb0="00000013" w:csb1="00000000"/>
  </w:font>
  <w:font w:name="NDSFrutiger 45 Light">
    <w:altName w:val="Audiowi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A5E3E" w14:textId="77777777" w:rsidR="009F6A65" w:rsidRDefault="009F6A65">
    <w:pPr>
      <w:pStyle w:val="Fuzeile"/>
      <w:rPr>
        <w:b/>
        <w:sz w:val="16"/>
      </w:rPr>
    </w:pPr>
  </w:p>
  <w:p w14:paraId="1F2E32EA" w14:textId="77777777" w:rsidR="009F6A65" w:rsidRDefault="009F6A65">
    <w:pPr>
      <w:pStyle w:val="Fuzeile"/>
      <w:rPr>
        <w:b/>
        <w:sz w:val="16"/>
      </w:rPr>
    </w:pPr>
  </w:p>
  <w:p w14:paraId="4A63EBF0" w14:textId="77777777" w:rsidR="009F6A65" w:rsidRDefault="009F6A65">
    <w:pPr>
      <w:pStyle w:val="Fuzeile"/>
      <w:rPr>
        <w:b/>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2FA5E" w14:textId="77777777" w:rsidR="009F6A65" w:rsidRDefault="009F6A65" w:rsidP="008C1B80">
    <w:pPr>
      <w:pStyle w:val="Fuzeile"/>
      <w:rPr>
        <w:rFonts w:ascii="Frutiger Light" w:hAnsi="Frutiger Light"/>
        <w:b/>
        <w:sz w:val="14"/>
        <w:szCs w:val="14"/>
      </w:rPr>
    </w:pPr>
  </w:p>
  <w:p w14:paraId="3CDBBC38" w14:textId="77777777" w:rsidR="00B44920" w:rsidRPr="009047A6" w:rsidRDefault="00B44920" w:rsidP="00A25FD3">
    <w:r w:rsidRPr="009047A6">
      <w:rPr>
        <w:rFonts w:ascii="NDSFrutiger 45 Light" w:hAnsi="NDSFrutiger 45 Light" w:cs="Arial"/>
        <w:sz w:val="14"/>
        <w:szCs w:val="14"/>
      </w:rPr>
      <w:t>Informationen über die Verarbeitung Ihrer personenbezogenen Daten nach der Datenschutz-Grundverordnung finden Sie hier:</w:t>
    </w:r>
  </w:p>
  <w:p w14:paraId="54D0828A" w14:textId="77777777" w:rsidR="00B44920" w:rsidRDefault="002638BB" w:rsidP="008C1B80">
    <w:pPr>
      <w:pStyle w:val="Fuzeile"/>
      <w:rPr>
        <w:rStyle w:val="Hyperlink"/>
        <w:rFonts w:ascii="NDSFrutiger 45 Light" w:hAnsi="NDSFrutiger 45 Light" w:cs="Arial"/>
        <w:sz w:val="14"/>
        <w:szCs w:val="14"/>
      </w:rPr>
    </w:pPr>
    <w:hyperlink r:id="rId1" w:history="1">
      <w:r w:rsidR="00A25FD3" w:rsidRPr="0022184D">
        <w:rPr>
          <w:rStyle w:val="Hyperlink"/>
          <w:rFonts w:ascii="NDSFrutiger 45 Light" w:hAnsi="NDSFrutiger 45 Light" w:cs="Arial"/>
          <w:sz w:val="14"/>
          <w:szCs w:val="14"/>
        </w:rPr>
        <w:t>https://www.ms.niedersachsen.de/dsg/vo-175384.html</w:t>
      </w:r>
    </w:hyperlink>
  </w:p>
  <w:p w14:paraId="5E2CCBF0" w14:textId="77777777" w:rsidR="00A25FD3" w:rsidRPr="00505FD1" w:rsidRDefault="00A25FD3" w:rsidP="008C1B80">
    <w:pPr>
      <w:pStyle w:val="Fuzeile"/>
      <w:rPr>
        <w:rFonts w:ascii="Frutiger Light" w:hAnsi="Frutiger Light"/>
        <w:b/>
        <w:sz w:val="14"/>
        <w:szCs w:val="14"/>
      </w:rPr>
    </w:pPr>
  </w:p>
  <w:tbl>
    <w:tblPr>
      <w:tblW w:w="9895" w:type="dxa"/>
      <w:tblInd w:w="28" w:type="dxa"/>
      <w:tblLayout w:type="fixed"/>
      <w:tblCellMar>
        <w:left w:w="28" w:type="dxa"/>
        <w:right w:w="28" w:type="dxa"/>
      </w:tblCellMar>
      <w:tblLook w:val="0000" w:firstRow="0" w:lastRow="0" w:firstColumn="0" w:lastColumn="0" w:noHBand="0" w:noVBand="0"/>
    </w:tblPr>
    <w:tblGrid>
      <w:gridCol w:w="1134"/>
      <w:gridCol w:w="1390"/>
      <w:gridCol w:w="425"/>
      <w:gridCol w:w="851"/>
      <w:gridCol w:w="992"/>
      <w:gridCol w:w="2126"/>
      <w:gridCol w:w="2977"/>
    </w:tblGrid>
    <w:tr w:rsidR="00C43346" w:rsidRPr="004322B5" w14:paraId="17C2CCA2" w14:textId="77777777" w:rsidTr="00203C8F">
      <w:trPr>
        <w:trHeight w:val="360"/>
      </w:trPr>
      <w:tc>
        <w:tcPr>
          <w:tcW w:w="1134" w:type="dxa"/>
          <w:vMerge w:val="restart"/>
        </w:tcPr>
        <w:p w14:paraId="77988DED" w14:textId="77777777" w:rsidR="00C43346" w:rsidRPr="004322B5" w:rsidRDefault="00C43346" w:rsidP="00C43346">
          <w:pPr>
            <w:pStyle w:val="Zelle"/>
            <w:ind w:left="-28"/>
            <w:rPr>
              <w:rFonts w:ascii="NDSFrutiger 45 Light" w:hAnsi="NDSFrutiger 45 Light"/>
              <w:b/>
              <w:sz w:val="4"/>
              <w:szCs w:val="4"/>
            </w:rPr>
          </w:pPr>
        </w:p>
        <w:p w14:paraId="3289B1D6" w14:textId="77777777" w:rsidR="00C43346" w:rsidRPr="004322B5" w:rsidRDefault="004302FC" w:rsidP="00C43346">
          <w:pPr>
            <w:pStyle w:val="Zelle"/>
            <w:ind w:left="-28"/>
            <w:rPr>
              <w:rFonts w:ascii="NDSFrutiger 45 Light" w:hAnsi="NDSFrutiger 45 Light"/>
              <w:b/>
              <w:sz w:val="12"/>
            </w:rPr>
          </w:pPr>
          <w:r w:rsidRPr="00AE2DBB">
            <w:rPr>
              <w:rFonts w:ascii="NDSFrutiger 45 Light" w:hAnsi="NDSFrutiger 45 Light"/>
              <w:b/>
              <w:sz w:val="12"/>
            </w:rPr>
            <w:drawing>
              <wp:inline distT="0" distB="0" distL="0" distR="0" wp14:anchorId="0EA454FD" wp14:editId="515D2DAC">
                <wp:extent cx="723900" cy="723900"/>
                <wp:effectExtent l="0" t="0" r="0" b="0"/>
                <wp:docPr id="4" name="Grafik 4" descr="R:\Dok-Vorlagen-komplett-Off2013\berufundfamilie\audit_bf_dialog_z_2003\RGB_bf_dialog_z_03\audit_bf_rz_2003_D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Dok-Vorlagen-komplett-Off2013\berufundfamilie\audit_bf_dialog_z_2003\RGB_bf_dialog_z_03\audit_bf_rz_2003_DE_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c>
      <w:tc>
        <w:tcPr>
          <w:tcW w:w="1390" w:type="dxa"/>
          <w:shd w:val="clear" w:color="auto" w:fill="auto"/>
          <w:vAlign w:val="bottom"/>
        </w:tcPr>
        <w:p w14:paraId="67783894" w14:textId="77777777" w:rsidR="00C43346" w:rsidRPr="004322B5" w:rsidRDefault="00C43346">
          <w:pPr>
            <w:pStyle w:val="Zelle"/>
            <w:rPr>
              <w:rFonts w:ascii="NDSFrutiger 45 Light" w:hAnsi="NDSFrutiger 45 Light"/>
              <w:sz w:val="12"/>
            </w:rPr>
          </w:pPr>
          <w:r w:rsidRPr="004322B5">
            <w:rPr>
              <w:rFonts w:ascii="NDSFrutiger 45 Light" w:hAnsi="NDSFrutiger 45 Light"/>
              <w:b/>
              <w:sz w:val="12"/>
            </w:rPr>
            <w:t>Dienstgebäude</w:t>
          </w:r>
          <w:r w:rsidRPr="004322B5">
            <w:rPr>
              <w:rFonts w:ascii="NDSFrutiger 45 Light" w:hAnsi="NDSFrutiger 45 Light"/>
              <w:b/>
              <w:sz w:val="12"/>
            </w:rPr>
            <w:br/>
          </w:r>
          <w:r w:rsidR="00811262">
            <w:rPr>
              <w:rFonts w:ascii="NDSFrutiger 45 Light" w:hAnsi="NDSFrutiger 45 Light"/>
              <w:sz w:val="12"/>
            </w:rPr>
            <w:t>Hannah-Arendt-Platz 2</w:t>
          </w:r>
        </w:p>
      </w:tc>
      <w:bookmarkStart w:id="1" w:name="_MON_1320658788"/>
      <w:bookmarkEnd w:id="1"/>
      <w:tc>
        <w:tcPr>
          <w:tcW w:w="425" w:type="dxa"/>
          <w:shd w:val="clear" w:color="auto" w:fill="auto"/>
          <w:vAlign w:val="bottom"/>
        </w:tcPr>
        <w:p w14:paraId="0A1F7DCE" w14:textId="77777777" w:rsidR="00C43346" w:rsidRPr="004322B5" w:rsidRDefault="00C43346">
          <w:pPr>
            <w:pStyle w:val="Zelle"/>
            <w:rPr>
              <w:rFonts w:ascii="NDSFrutiger 45 Light" w:hAnsi="NDSFrutiger 45 Light"/>
              <w:sz w:val="12"/>
            </w:rPr>
          </w:pPr>
          <w:r w:rsidRPr="004322B5">
            <w:rPr>
              <w:rFonts w:ascii="NDSFrutiger 45 Light" w:hAnsi="NDSFrutiger 45 Light"/>
              <w:sz w:val="12"/>
            </w:rPr>
            <w:object w:dxaOrig="287" w:dyaOrig="287" w14:anchorId="7EAE0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v:imagedata r:id="rId3" o:title=""/>
              </v:shape>
              <o:OLEObject Type="Embed" ProgID="Word.Document.8" ShapeID="_x0000_i1025" DrawAspect="Content" ObjectID="_1808124909" r:id="rId4"/>
            </w:object>
          </w:r>
        </w:p>
      </w:tc>
      <w:tc>
        <w:tcPr>
          <w:tcW w:w="851" w:type="dxa"/>
          <w:shd w:val="clear" w:color="auto" w:fill="auto"/>
          <w:vAlign w:val="bottom"/>
        </w:tcPr>
        <w:p w14:paraId="7529FADC" w14:textId="77777777" w:rsidR="00C43346" w:rsidRPr="004322B5" w:rsidRDefault="00C43346">
          <w:pPr>
            <w:pStyle w:val="Zelle"/>
            <w:rPr>
              <w:rFonts w:ascii="NDSFrutiger 45 Light" w:hAnsi="NDSFrutiger 45 Light"/>
              <w:sz w:val="12"/>
            </w:rPr>
          </w:pPr>
          <w:r w:rsidRPr="004322B5">
            <w:rPr>
              <w:rFonts w:ascii="NDSFrutiger 45 Light" w:hAnsi="NDSFrutiger 45 Light"/>
              <w:sz w:val="12"/>
            </w:rPr>
            <w:t>Behinderten-</w:t>
          </w:r>
          <w:r w:rsidRPr="004322B5">
            <w:rPr>
              <w:rFonts w:ascii="NDSFrutiger 45 Light" w:hAnsi="NDSFrutiger 45 Light"/>
              <w:sz w:val="12"/>
            </w:rPr>
            <w:br/>
            <w:t>parkplatz</w:t>
          </w:r>
        </w:p>
      </w:tc>
      <w:tc>
        <w:tcPr>
          <w:tcW w:w="992" w:type="dxa"/>
          <w:shd w:val="clear" w:color="auto" w:fill="auto"/>
          <w:vAlign w:val="bottom"/>
        </w:tcPr>
        <w:p w14:paraId="6689BE82" w14:textId="77777777" w:rsidR="00C43346" w:rsidRPr="004322B5" w:rsidRDefault="00C43346">
          <w:pPr>
            <w:pStyle w:val="Zelle"/>
            <w:rPr>
              <w:rFonts w:ascii="NDSFrutiger 45 Light" w:hAnsi="NDSFrutiger 45 Light"/>
              <w:sz w:val="12"/>
            </w:rPr>
          </w:pPr>
          <w:r w:rsidRPr="004322B5">
            <w:rPr>
              <w:rFonts w:ascii="NDSFrutiger 45 Light" w:hAnsi="NDSFrutiger 45 Light"/>
              <w:b/>
              <w:sz w:val="12"/>
            </w:rPr>
            <w:t>Telefon</w:t>
          </w:r>
          <w:r w:rsidRPr="004322B5">
            <w:rPr>
              <w:rFonts w:ascii="NDSFrutiger 45 Light" w:hAnsi="NDSFrutiger 45 Light"/>
              <w:b/>
              <w:sz w:val="12"/>
            </w:rPr>
            <w:br/>
          </w:r>
          <w:r w:rsidRPr="004322B5">
            <w:rPr>
              <w:rFonts w:ascii="NDSFrutiger 45 Light" w:hAnsi="NDSFrutiger 45 Light"/>
              <w:sz w:val="12"/>
            </w:rPr>
            <w:t>(05 11) 120-0</w:t>
          </w:r>
        </w:p>
      </w:tc>
      <w:tc>
        <w:tcPr>
          <w:tcW w:w="2126" w:type="dxa"/>
          <w:shd w:val="clear" w:color="auto" w:fill="auto"/>
          <w:vAlign w:val="bottom"/>
        </w:tcPr>
        <w:p w14:paraId="4D5E7358" w14:textId="77777777" w:rsidR="00C43346" w:rsidRPr="004322B5" w:rsidRDefault="00C43346" w:rsidP="00203C8F">
          <w:pPr>
            <w:pStyle w:val="Zelle"/>
            <w:rPr>
              <w:rFonts w:ascii="NDSFrutiger 45 Light" w:hAnsi="NDSFrutiger 45 Light"/>
              <w:sz w:val="12"/>
            </w:rPr>
          </w:pPr>
          <w:r w:rsidRPr="004322B5">
            <w:rPr>
              <w:rFonts w:ascii="NDSFrutiger 45 Light" w:hAnsi="NDSFrutiger 45 Light"/>
              <w:b/>
              <w:sz w:val="12"/>
            </w:rPr>
            <w:t>Telefax</w:t>
          </w:r>
          <w:r w:rsidRPr="004322B5">
            <w:rPr>
              <w:rFonts w:ascii="NDSFrutiger 45 Light" w:hAnsi="NDSFrutiger 45 Light"/>
              <w:b/>
              <w:sz w:val="12"/>
            </w:rPr>
            <w:br/>
          </w:r>
          <w:r w:rsidRPr="004322B5">
            <w:rPr>
              <w:rFonts w:ascii="NDSFrutiger 45 Light" w:hAnsi="NDSFrutiger 45 Light"/>
              <w:sz w:val="12"/>
            </w:rPr>
            <w:t xml:space="preserve">(05 11) 120-4296 </w:t>
          </w:r>
        </w:p>
      </w:tc>
      <w:tc>
        <w:tcPr>
          <w:tcW w:w="2977" w:type="dxa"/>
          <w:shd w:val="clear" w:color="auto" w:fill="auto"/>
          <w:tcMar>
            <w:right w:w="0" w:type="dxa"/>
          </w:tcMar>
          <w:vAlign w:val="bottom"/>
        </w:tcPr>
        <w:p w14:paraId="3B7BC2F2" w14:textId="77777777" w:rsidR="00C43346" w:rsidRPr="004322B5" w:rsidRDefault="00C43346">
          <w:pPr>
            <w:pStyle w:val="Zelle"/>
            <w:rPr>
              <w:rFonts w:ascii="NDSFrutiger 45 Light" w:hAnsi="NDSFrutiger 45 Light"/>
              <w:b/>
              <w:sz w:val="12"/>
            </w:rPr>
          </w:pPr>
          <w:r w:rsidRPr="004322B5">
            <w:rPr>
              <w:rFonts w:ascii="NDSFrutiger 45 Light" w:hAnsi="NDSFrutiger 45 Light"/>
              <w:b/>
              <w:sz w:val="12"/>
            </w:rPr>
            <w:t>Bankverbindung</w:t>
          </w:r>
        </w:p>
        <w:p w14:paraId="15F29ECD" w14:textId="77777777" w:rsidR="00C43346" w:rsidRPr="004322B5" w:rsidRDefault="00C43346">
          <w:pPr>
            <w:pStyle w:val="Zelle"/>
            <w:rPr>
              <w:rFonts w:ascii="NDSFrutiger 45 Light" w:hAnsi="NDSFrutiger 45 Light"/>
              <w:sz w:val="12"/>
            </w:rPr>
          </w:pPr>
          <w:r w:rsidRPr="004322B5">
            <w:rPr>
              <w:rFonts w:ascii="NDSFrutiger 45 Light" w:hAnsi="NDSFrutiger 45 Light"/>
              <w:sz w:val="12"/>
            </w:rPr>
            <w:t>Nord/LB (BLZ 250 500 00) Konto 106 021 322</w:t>
          </w:r>
        </w:p>
      </w:tc>
    </w:tr>
    <w:tr w:rsidR="00C43346" w:rsidRPr="004322B5" w14:paraId="696D1A9A" w14:textId="77777777" w:rsidTr="00203C8F">
      <w:trPr>
        <w:trHeight w:val="140"/>
      </w:trPr>
      <w:tc>
        <w:tcPr>
          <w:tcW w:w="1134" w:type="dxa"/>
          <w:vMerge/>
        </w:tcPr>
        <w:p w14:paraId="27311222" w14:textId="77777777" w:rsidR="00C43346" w:rsidRPr="004322B5" w:rsidRDefault="00C43346" w:rsidP="00C43346">
          <w:pPr>
            <w:pStyle w:val="Zelle"/>
            <w:ind w:left="-28"/>
            <w:rPr>
              <w:rFonts w:ascii="NDSFrutiger 45 Light" w:hAnsi="NDSFrutiger 45 Light"/>
              <w:sz w:val="12"/>
            </w:rPr>
          </w:pPr>
        </w:p>
      </w:tc>
      <w:tc>
        <w:tcPr>
          <w:tcW w:w="1390" w:type="dxa"/>
          <w:shd w:val="clear" w:color="auto" w:fill="auto"/>
        </w:tcPr>
        <w:p w14:paraId="20916D6F" w14:textId="77777777" w:rsidR="00C43346" w:rsidRPr="004322B5" w:rsidRDefault="00811262">
          <w:pPr>
            <w:pStyle w:val="Zelle"/>
            <w:rPr>
              <w:rFonts w:ascii="NDSFrutiger 45 Light" w:hAnsi="NDSFrutiger 45 Light"/>
              <w:sz w:val="12"/>
            </w:rPr>
          </w:pPr>
          <w:r>
            <w:rPr>
              <w:rFonts w:ascii="NDSFrutiger 45 Light" w:hAnsi="NDSFrutiger 45 Light"/>
              <w:sz w:val="12"/>
            </w:rPr>
            <w:t>30159 Hannover</w:t>
          </w:r>
        </w:p>
      </w:tc>
      <w:tc>
        <w:tcPr>
          <w:tcW w:w="425" w:type="dxa"/>
          <w:shd w:val="clear" w:color="auto" w:fill="auto"/>
        </w:tcPr>
        <w:p w14:paraId="061FEEF4" w14:textId="77777777" w:rsidR="00C43346" w:rsidRPr="004322B5" w:rsidRDefault="00C43346">
          <w:pPr>
            <w:pStyle w:val="Zelle"/>
            <w:rPr>
              <w:rFonts w:ascii="NDSFrutiger 45 Light" w:hAnsi="NDSFrutiger 45 Light"/>
              <w:sz w:val="12"/>
            </w:rPr>
          </w:pPr>
        </w:p>
      </w:tc>
      <w:tc>
        <w:tcPr>
          <w:tcW w:w="851" w:type="dxa"/>
          <w:shd w:val="clear" w:color="auto" w:fill="auto"/>
        </w:tcPr>
        <w:p w14:paraId="121EBFE4" w14:textId="77777777" w:rsidR="00C43346" w:rsidRPr="004322B5" w:rsidRDefault="00C43346">
          <w:pPr>
            <w:pStyle w:val="Zelle"/>
            <w:rPr>
              <w:rFonts w:ascii="NDSFrutiger 45 Light" w:hAnsi="NDSFrutiger 45 Light"/>
              <w:sz w:val="12"/>
            </w:rPr>
          </w:pPr>
          <w:r w:rsidRPr="004322B5">
            <w:rPr>
              <w:rFonts w:ascii="NDSFrutiger 45 Light" w:hAnsi="NDSFrutiger 45 Light"/>
              <w:sz w:val="12"/>
            </w:rPr>
            <w:t xml:space="preserve">am Eingang </w:t>
          </w:r>
        </w:p>
      </w:tc>
      <w:tc>
        <w:tcPr>
          <w:tcW w:w="992" w:type="dxa"/>
          <w:shd w:val="clear" w:color="auto" w:fill="auto"/>
        </w:tcPr>
        <w:p w14:paraId="40B4389D" w14:textId="77777777" w:rsidR="00C43346" w:rsidRPr="004322B5" w:rsidRDefault="00C43346">
          <w:pPr>
            <w:pStyle w:val="Zelle"/>
            <w:rPr>
              <w:rFonts w:ascii="NDSFrutiger 45 Light" w:hAnsi="NDSFrutiger 45 Light"/>
              <w:sz w:val="12"/>
            </w:rPr>
          </w:pPr>
        </w:p>
      </w:tc>
      <w:tc>
        <w:tcPr>
          <w:tcW w:w="2126" w:type="dxa"/>
          <w:shd w:val="clear" w:color="auto" w:fill="auto"/>
        </w:tcPr>
        <w:p w14:paraId="5CECAE02" w14:textId="77777777" w:rsidR="00C43346" w:rsidRPr="004322B5" w:rsidRDefault="00C43346" w:rsidP="00631628">
          <w:pPr>
            <w:pStyle w:val="Zelle"/>
            <w:rPr>
              <w:rFonts w:ascii="NDSFrutiger 45 Light" w:hAnsi="NDSFrutiger 45 Light"/>
              <w:sz w:val="12"/>
            </w:rPr>
          </w:pPr>
        </w:p>
      </w:tc>
      <w:tc>
        <w:tcPr>
          <w:tcW w:w="2977" w:type="dxa"/>
          <w:shd w:val="clear" w:color="auto" w:fill="auto"/>
          <w:tcMar>
            <w:right w:w="0" w:type="dxa"/>
          </w:tcMar>
        </w:tcPr>
        <w:p w14:paraId="7EDC6DCC" w14:textId="77777777" w:rsidR="00C43346" w:rsidRPr="004322B5" w:rsidRDefault="00D33EBB">
          <w:pPr>
            <w:pStyle w:val="Zelle"/>
            <w:rPr>
              <w:rFonts w:ascii="NDSFrutiger 45 Light" w:hAnsi="NDSFrutiger 45 Light"/>
              <w:sz w:val="12"/>
            </w:rPr>
          </w:pPr>
          <w:r w:rsidRPr="004322B5">
            <w:rPr>
              <w:rFonts w:ascii="NDSFrutiger 45 Light" w:hAnsi="NDSFrutiger 45 Light"/>
              <w:sz w:val="12"/>
            </w:rPr>
            <w:t>IBAN   DE52250500000106021322</w:t>
          </w:r>
        </w:p>
      </w:tc>
    </w:tr>
    <w:tr w:rsidR="00203C8F" w:rsidRPr="004322B5" w14:paraId="4C68BEB6" w14:textId="77777777" w:rsidTr="00203C8F">
      <w:trPr>
        <w:trHeight w:val="140"/>
      </w:trPr>
      <w:tc>
        <w:tcPr>
          <w:tcW w:w="1134" w:type="dxa"/>
          <w:vMerge/>
        </w:tcPr>
        <w:p w14:paraId="19A26A94" w14:textId="77777777" w:rsidR="00203C8F" w:rsidRPr="004322B5" w:rsidRDefault="00203C8F" w:rsidP="00203C8F">
          <w:pPr>
            <w:pStyle w:val="Zelle"/>
            <w:ind w:left="-28"/>
            <w:rPr>
              <w:rFonts w:ascii="NDSFrutiger 45 Light" w:hAnsi="NDSFrutiger 45 Light"/>
              <w:sz w:val="12"/>
            </w:rPr>
          </w:pPr>
        </w:p>
      </w:tc>
      <w:tc>
        <w:tcPr>
          <w:tcW w:w="1390" w:type="dxa"/>
          <w:shd w:val="clear" w:color="auto" w:fill="auto"/>
        </w:tcPr>
        <w:p w14:paraId="06DF6112" w14:textId="77777777" w:rsidR="00203C8F" w:rsidRPr="004322B5" w:rsidRDefault="00203C8F" w:rsidP="00203C8F">
          <w:pPr>
            <w:pStyle w:val="Zelle"/>
            <w:rPr>
              <w:rFonts w:ascii="NDSFrutiger 45 Light" w:hAnsi="NDSFrutiger 45 Light"/>
              <w:sz w:val="12"/>
            </w:rPr>
          </w:pPr>
        </w:p>
      </w:tc>
      <w:tc>
        <w:tcPr>
          <w:tcW w:w="425" w:type="dxa"/>
          <w:shd w:val="clear" w:color="auto" w:fill="auto"/>
        </w:tcPr>
        <w:p w14:paraId="429BB6F2" w14:textId="77777777" w:rsidR="00203C8F" w:rsidRPr="004322B5" w:rsidRDefault="00203C8F" w:rsidP="00203C8F">
          <w:pPr>
            <w:pStyle w:val="Zelle"/>
            <w:rPr>
              <w:rFonts w:ascii="NDSFrutiger 45 Light" w:hAnsi="NDSFrutiger 45 Light"/>
              <w:sz w:val="12"/>
            </w:rPr>
          </w:pPr>
        </w:p>
      </w:tc>
      <w:tc>
        <w:tcPr>
          <w:tcW w:w="851" w:type="dxa"/>
          <w:shd w:val="clear" w:color="auto" w:fill="auto"/>
        </w:tcPr>
        <w:p w14:paraId="6AC63FB9" w14:textId="77777777" w:rsidR="00203C8F" w:rsidRPr="004322B5" w:rsidRDefault="00203C8F" w:rsidP="00203C8F">
          <w:pPr>
            <w:pStyle w:val="Zelle"/>
            <w:rPr>
              <w:rFonts w:ascii="NDSFrutiger 45 Light" w:hAnsi="NDSFrutiger 45 Light"/>
              <w:sz w:val="12"/>
            </w:rPr>
          </w:pPr>
        </w:p>
      </w:tc>
      <w:tc>
        <w:tcPr>
          <w:tcW w:w="992" w:type="dxa"/>
          <w:shd w:val="clear" w:color="auto" w:fill="auto"/>
        </w:tcPr>
        <w:p w14:paraId="528785EE" w14:textId="77777777" w:rsidR="00203C8F" w:rsidRPr="004322B5" w:rsidRDefault="00203C8F" w:rsidP="00203C8F">
          <w:pPr>
            <w:pStyle w:val="Zelle"/>
            <w:rPr>
              <w:rFonts w:ascii="NDSFrutiger 45 Light" w:hAnsi="NDSFrutiger 45 Light"/>
              <w:sz w:val="12"/>
            </w:rPr>
          </w:pPr>
        </w:p>
      </w:tc>
      <w:tc>
        <w:tcPr>
          <w:tcW w:w="2126" w:type="dxa"/>
          <w:shd w:val="clear" w:color="auto" w:fill="auto"/>
        </w:tcPr>
        <w:p w14:paraId="3429E0B1" w14:textId="77777777" w:rsidR="00203C8F" w:rsidRPr="004322B5" w:rsidRDefault="00203C8F" w:rsidP="00203C8F">
          <w:pPr>
            <w:pStyle w:val="Zelle"/>
            <w:rPr>
              <w:rFonts w:ascii="NDSFrutiger 45 Light" w:hAnsi="NDSFrutiger 45 Light"/>
              <w:sz w:val="12"/>
            </w:rPr>
          </w:pPr>
          <w:r w:rsidRPr="004322B5">
            <w:rPr>
              <w:rFonts w:ascii="NDSFrutiger 45 Light" w:hAnsi="NDSFrutiger 45 Light"/>
              <w:b/>
              <w:sz w:val="12"/>
            </w:rPr>
            <w:t>E-Mail</w:t>
          </w:r>
        </w:p>
      </w:tc>
      <w:tc>
        <w:tcPr>
          <w:tcW w:w="2977" w:type="dxa"/>
          <w:shd w:val="clear" w:color="auto" w:fill="auto"/>
          <w:tcMar>
            <w:right w:w="0" w:type="dxa"/>
          </w:tcMar>
        </w:tcPr>
        <w:p w14:paraId="459DA8FD" w14:textId="77777777" w:rsidR="00203C8F" w:rsidRPr="004322B5" w:rsidRDefault="00203C8F" w:rsidP="00203C8F">
          <w:pPr>
            <w:pStyle w:val="Zelle"/>
            <w:rPr>
              <w:rFonts w:ascii="NDSFrutiger 45 Light" w:hAnsi="NDSFrutiger 45 Light"/>
              <w:sz w:val="12"/>
            </w:rPr>
          </w:pPr>
          <w:r w:rsidRPr="004322B5">
            <w:rPr>
              <w:rFonts w:ascii="NDSFrutiger 45 Light" w:hAnsi="NDSFrutiger 45 Light"/>
              <w:sz w:val="12"/>
            </w:rPr>
            <w:t>BIC     NOLADE2HXXX</w:t>
          </w:r>
        </w:p>
      </w:tc>
    </w:tr>
    <w:tr w:rsidR="00203C8F" w:rsidRPr="004322B5" w14:paraId="666F5DE5" w14:textId="77777777" w:rsidTr="00203C8F">
      <w:trPr>
        <w:trHeight w:val="140"/>
      </w:trPr>
      <w:tc>
        <w:tcPr>
          <w:tcW w:w="1134" w:type="dxa"/>
          <w:vMerge/>
        </w:tcPr>
        <w:p w14:paraId="69692CEC" w14:textId="77777777" w:rsidR="00203C8F" w:rsidRPr="004322B5" w:rsidRDefault="00203C8F" w:rsidP="00203C8F">
          <w:pPr>
            <w:pStyle w:val="Zelle"/>
            <w:ind w:left="-28"/>
            <w:rPr>
              <w:rFonts w:ascii="NDSFrutiger 45 Light" w:hAnsi="NDSFrutiger 45 Light"/>
              <w:sz w:val="12"/>
            </w:rPr>
          </w:pPr>
        </w:p>
      </w:tc>
      <w:tc>
        <w:tcPr>
          <w:tcW w:w="1390" w:type="dxa"/>
          <w:shd w:val="clear" w:color="auto" w:fill="auto"/>
        </w:tcPr>
        <w:p w14:paraId="02ED4DA7" w14:textId="77777777" w:rsidR="00203C8F" w:rsidRPr="004322B5" w:rsidRDefault="00203C8F" w:rsidP="00203C8F">
          <w:pPr>
            <w:pStyle w:val="Zelle"/>
            <w:rPr>
              <w:rFonts w:ascii="NDSFrutiger 45 Light" w:hAnsi="NDSFrutiger 45 Light"/>
              <w:sz w:val="12"/>
            </w:rPr>
          </w:pPr>
        </w:p>
      </w:tc>
      <w:tc>
        <w:tcPr>
          <w:tcW w:w="425" w:type="dxa"/>
          <w:shd w:val="clear" w:color="auto" w:fill="auto"/>
        </w:tcPr>
        <w:p w14:paraId="64C8B311" w14:textId="77777777" w:rsidR="00203C8F" w:rsidRPr="004322B5" w:rsidRDefault="00203C8F" w:rsidP="00203C8F">
          <w:pPr>
            <w:pStyle w:val="Zelle"/>
            <w:rPr>
              <w:rFonts w:ascii="NDSFrutiger 45 Light" w:hAnsi="NDSFrutiger 45 Light"/>
              <w:sz w:val="12"/>
            </w:rPr>
          </w:pPr>
        </w:p>
      </w:tc>
      <w:tc>
        <w:tcPr>
          <w:tcW w:w="851" w:type="dxa"/>
          <w:shd w:val="clear" w:color="auto" w:fill="auto"/>
        </w:tcPr>
        <w:p w14:paraId="028A8440" w14:textId="77777777" w:rsidR="00203C8F" w:rsidRPr="004322B5" w:rsidRDefault="00203C8F" w:rsidP="00203C8F">
          <w:pPr>
            <w:pStyle w:val="Zelle"/>
            <w:rPr>
              <w:rFonts w:ascii="NDSFrutiger 45 Light" w:hAnsi="NDSFrutiger 45 Light"/>
              <w:sz w:val="12"/>
            </w:rPr>
          </w:pPr>
        </w:p>
      </w:tc>
      <w:tc>
        <w:tcPr>
          <w:tcW w:w="992" w:type="dxa"/>
          <w:shd w:val="clear" w:color="auto" w:fill="auto"/>
        </w:tcPr>
        <w:p w14:paraId="1700330A" w14:textId="77777777" w:rsidR="00203C8F" w:rsidRPr="004322B5" w:rsidRDefault="00203C8F" w:rsidP="00203C8F">
          <w:pPr>
            <w:pStyle w:val="Zelle"/>
            <w:rPr>
              <w:rFonts w:ascii="NDSFrutiger 45 Light" w:hAnsi="NDSFrutiger 45 Light"/>
              <w:sz w:val="12"/>
            </w:rPr>
          </w:pPr>
        </w:p>
      </w:tc>
      <w:tc>
        <w:tcPr>
          <w:tcW w:w="2126" w:type="dxa"/>
          <w:shd w:val="clear" w:color="auto" w:fill="auto"/>
        </w:tcPr>
        <w:p w14:paraId="7DB2CB6A" w14:textId="77777777" w:rsidR="00203C8F" w:rsidRPr="004322B5" w:rsidRDefault="002638BB" w:rsidP="00203C8F">
          <w:pPr>
            <w:pStyle w:val="Zelle"/>
            <w:rPr>
              <w:rFonts w:ascii="NDSFrutiger 45 Light" w:hAnsi="NDSFrutiger 45 Light"/>
              <w:sz w:val="12"/>
            </w:rPr>
          </w:pPr>
          <w:hyperlink r:id="rId5" w:history="1">
            <w:r w:rsidR="00203C8F" w:rsidRPr="00675EEB">
              <w:rPr>
                <w:rStyle w:val="Hyperlink"/>
                <w:rFonts w:ascii="NDSFrutiger 45 Light" w:hAnsi="NDSFrutiger 45 Light"/>
                <w:sz w:val="12"/>
              </w:rPr>
              <w:t>Poststelle@ms.niedersachsen.de</w:t>
            </w:r>
          </w:hyperlink>
          <w:r w:rsidR="00203C8F">
            <w:rPr>
              <w:rFonts w:ascii="NDSFrutiger 45 Light" w:hAnsi="NDSFrutiger 45 Light"/>
              <w:sz w:val="12"/>
            </w:rPr>
            <w:t xml:space="preserve"> </w:t>
          </w:r>
        </w:p>
      </w:tc>
      <w:tc>
        <w:tcPr>
          <w:tcW w:w="2977" w:type="dxa"/>
          <w:shd w:val="clear" w:color="auto" w:fill="auto"/>
          <w:tcMar>
            <w:right w:w="0" w:type="dxa"/>
          </w:tcMar>
        </w:tcPr>
        <w:p w14:paraId="4F32AEF9" w14:textId="77777777" w:rsidR="00203C8F" w:rsidRPr="004322B5" w:rsidRDefault="00203C8F" w:rsidP="00203C8F">
          <w:pPr>
            <w:pStyle w:val="Zelle"/>
            <w:rPr>
              <w:rFonts w:ascii="NDSFrutiger 45 Light" w:hAnsi="NDSFrutiger 45 Light"/>
              <w:sz w:val="12"/>
            </w:rPr>
          </w:pPr>
        </w:p>
      </w:tc>
    </w:tr>
    <w:tr w:rsidR="00203C8F" w:rsidRPr="004322B5" w14:paraId="7625BAB0" w14:textId="77777777" w:rsidTr="00203C8F">
      <w:trPr>
        <w:trHeight w:val="140"/>
      </w:trPr>
      <w:tc>
        <w:tcPr>
          <w:tcW w:w="1134" w:type="dxa"/>
          <w:vMerge/>
        </w:tcPr>
        <w:p w14:paraId="5972196B" w14:textId="77777777" w:rsidR="00203C8F" w:rsidRPr="004322B5" w:rsidRDefault="00203C8F" w:rsidP="00203C8F">
          <w:pPr>
            <w:pStyle w:val="Zelle"/>
            <w:ind w:left="-28"/>
            <w:rPr>
              <w:rFonts w:ascii="NDSFrutiger 45 Light" w:hAnsi="NDSFrutiger 45 Light"/>
              <w:sz w:val="12"/>
            </w:rPr>
          </w:pPr>
        </w:p>
      </w:tc>
      <w:tc>
        <w:tcPr>
          <w:tcW w:w="1390" w:type="dxa"/>
          <w:shd w:val="clear" w:color="auto" w:fill="auto"/>
        </w:tcPr>
        <w:p w14:paraId="0946080C" w14:textId="77777777" w:rsidR="00203C8F" w:rsidRPr="004322B5" w:rsidRDefault="00203C8F" w:rsidP="00203C8F">
          <w:pPr>
            <w:pStyle w:val="Zelle"/>
            <w:rPr>
              <w:rFonts w:ascii="NDSFrutiger 45 Light" w:hAnsi="NDSFrutiger 45 Light"/>
              <w:sz w:val="12"/>
            </w:rPr>
          </w:pPr>
        </w:p>
      </w:tc>
      <w:tc>
        <w:tcPr>
          <w:tcW w:w="425" w:type="dxa"/>
          <w:shd w:val="clear" w:color="auto" w:fill="auto"/>
        </w:tcPr>
        <w:p w14:paraId="5EAF7698" w14:textId="77777777" w:rsidR="00203C8F" w:rsidRPr="004322B5" w:rsidRDefault="00203C8F" w:rsidP="00203C8F">
          <w:pPr>
            <w:pStyle w:val="Zelle"/>
            <w:rPr>
              <w:rFonts w:ascii="NDSFrutiger 45 Light" w:hAnsi="NDSFrutiger 45 Light"/>
              <w:sz w:val="12"/>
            </w:rPr>
          </w:pPr>
        </w:p>
      </w:tc>
      <w:tc>
        <w:tcPr>
          <w:tcW w:w="851" w:type="dxa"/>
          <w:shd w:val="clear" w:color="auto" w:fill="auto"/>
        </w:tcPr>
        <w:p w14:paraId="0C6594F1" w14:textId="77777777" w:rsidR="00203C8F" w:rsidRPr="004322B5" w:rsidRDefault="00203C8F" w:rsidP="00203C8F">
          <w:pPr>
            <w:pStyle w:val="Zelle"/>
            <w:rPr>
              <w:rFonts w:ascii="NDSFrutiger 45 Light" w:hAnsi="NDSFrutiger 45 Light"/>
              <w:sz w:val="12"/>
            </w:rPr>
          </w:pPr>
        </w:p>
      </w:tc>
      <w:tc>
        <w:tcPr>
          <w:tcW w:w="992" w:type="dxa"/>
          <w:shd w:val="clear" w:color="auto" w:fill="auto"/>
        </w:tcPr>
        <w:p w14:paraId="300F8E5C" w14:textId="77777777" w:rsidR="00203C8F" w:rsidRPr="004322B5" w:rsidRDefault="00203C8F" w:rsidP="00203C8F">
          <w:pPr>
            <w:pStyle w:val="Zelle"/>
            <w:rPr>
              <w:rFonts w:ascii="NDSFrutiger 45 Light" w:hAnsi="NDSFrutiger 45 Light"/>
              <w:sz w:val="12"/>
            </w:rPr>
          </w:pPr>
        </w:p>
      </w:tc>
      <w:tc>
        <w:tcPr>
          <w:tcW w:w="2126" w:type="dxa"/>
          <w:shd w:val="clear" w:color="auto" w:fill="auto"/>
        </w:tcPr>
        <w:p w14:paraId="5FD52AB9" w14:textId="77777777" w:rsidR="00203C8F" w:rsidRPr="004322B5" w:rsidRDefault="00203C8F" w:rsidP="00203C8F">
          <w:pPr>
            <w:pStyle w:val="Zelle"/>
            <w:rPr>
              <w:rFonts w:ascii="NDSFrutiger 45 Light" w:hAnsi="NDSFrutiger 45 Light"/>
              <w:sz w:val="12"/>
            </w:rPr>
          </w:pPr>
        </w:p>
      </w:tc>
      <w:tc>
        <w:tcPr>
          <w:tcW w:w="2977" w:type="dxa"/>
          <w:shd w:val="clear" w:color="auto" w:fill="auto"/>
          <w:tcMar>
            <w:right w:w="0" w:type="dxa"/>
          </w:tcMar>
        </w:tcPr>
        <w:p w14:paraId="0FD4EA1B" w14:textId="77777777" w:rsidR="00203C8F" w:rsidRPr="004322B5" w:rsidRDefault="00203C8F" w:rsidP="00203C8F">
          <w:pPr>
            <w:pStyle w:val="Zelle"/>
            <w:rPr>
              <w:rFonts w:ascii="NDSFrutiger 45 Light" w:hAnsi="NDSFrutiger 45 Light"/>
              <w:sz w:val="12"/>
            </w:rPr>
          </w:pPr>
        </w:p>
      </w:tc>
    </w:tr>
    <w:tr w:rsidR="00203C8F" w:rsidRPr="004322B5" w14:paraId="38337B9D" w14:textId="77777777" w:rsidTr="00203C8F">
      <w:trPr>
        <w:trHeight w:val="140"/>
      </w:trPr>
      <w:tc>
        <w:tcPr>
          <w:tcW w:w="1134" w:type="dxa"/>
          <w:vMerge/>
        </w:tcPr>
        <w:p w14:paraId="2077EA93" w14:textId="77777777" w:rsidR="00203C8F" w:rsidRPr="004322B5" w:rsidRDefault="00203C8F" w:rsidP="00203C8F">
          <w:pPr>
            <w:pStyle w:val="Zelle"/>
            <w:ind w:left="-28"/>
            <w:rPr>
              <w:rFonts w:ascii="NDSFrutiger 45 Light" w:hAnsi="NDSFrutiger 45 Light"/>
              <w:sz w:val="12"/>
            </w:rPr>
          </w:pPr>
        </w:p>
      </w:tc>
      <w:tc>
        <w:tcPr>
          <w:tcW w:w="1390" w:type="dxa"/>
          <w:shd w:val="clear" w:color="auto" w:fill="auto"/>
        </w:tcPr>
        <w:p w14:paraId="336ECDF6" w14:textId="77777777" w:rsidR="00203C8F" w:rsidRPr="004322B5" w:rsidRDefault="00203C8F" w:rsidP="00203C8F">
          <w:pPr>
            <w:pStyle w:val="Zelle"/>
            <w:rPr>
              <w:rFonts w:ascii="NDSFrutiger 45 Light" w:hAnsi="NDSFrutiger 45 Light"/>
              <w:sz w:val="12"/>
            </w:rPr>
          </w:pPr>
        </w:p>
      </w:tc>
      <w:tc>
        <w:tcPr>
          <w:tcW w:w="425" w:type="dxa"/>
          <w:shd w:val="clear" w:color="auto" w:fill="auto"/>
        </w:tcPr>
        <w:p w14:paraId="3CE037ED" w14:textId="77777777" w:rsidR="00203C8F" w:rsidRPr="004322B5" w:rsidRDefault="00203C8F" w:rsidP="00203C8F">
          <w:pPr>
            <w:pStyle w:val="Zelle"/>
            <w:rPr>
              <w:rFonts w:ascii="NDSFrutiger 45 Light" w:hAnsi="NDSFrutiger 45 Light"/>
              <w:sz w:val="12"/>
            </w:rPr>
          </w:pPr>
        </w:p>
      </w:tc>
      <w:tc>
        <w:tcPr>
          <w:tcW w:w="851" w:type="dxa"/>
          <w:shd w:val="clear" w:color="auto" w:fill="auto"/>
        </w:tcPr>
        <w:p w14:paraId="00CE459C" w14:textId="77777777" w:rsidR="00203C8F" w:rsidRPr="004322B5" w:rsidRDefault="00203C8F" w:rsidP="00203C8F">
          <w:pPr>
            <w:pStyle w:val="Zelle"/>
            <w:rPr>
              <w:rFonts w:ascii="NDSFrutiger 45 Light" w:hAnsi="NDSFrutiger 45 Light"/>
              <w:sz w:val="12"/>
            </w:rPr>
          </w:pPr>
        </w:p>
      </w:tc>
      <w:tc>
        <w:tcPr>
          <w:tcW w:w="992" w:type="dxa"/>
          <w:shd w:val="clear" w:color="auto" w:fill="auto"/>
        </w:tcPr>
        <w:p w14:paraId="0451223B" w14:textId="77777777" w:rsidR="00203C8F" w:rsidRPr="004322B5" w:rsidRDefault="00203C8F" w:rsidP="00203C8F">
          <w:pPr>
            <w:pStyle w:val="Zelle"/>
            <w:rPr>
              <w:rFonts w:ascii="NDSFrutiger 45 Light" w:hAnsi="NDSFrutiger 45 Light"/>
              <w:sz w:val="12"/>
            </w:rPr>
          </w:pPr>
        </w:p>
      </w:tc>
      <w:tc>
        <w:tcPr>
          <w:tcW w:w="2126" w:type="dxa"/>
          <w:shd w:val="clear" w:color="auto" w:fill="auto"/>
        </w:tcPr>
        <w:p w14:paraId="379AD986" w14:textId="77777777" w:rsidR="00203C8F" w:rsidRPr="004322B5" w:rsidRDefault="00203C8F" w:rsidP="00203C8F">
          <w:pPr>
            <w:pStyle w:val="Zelle"/>
            <w:rPr>
              <w:rFonts w:ascii="NDSFrutiger 45 Light" w:hAnsi="NDSFrutiger 45 Light"/>
              <w:sz w:val="12"/>
            </w:rPr>
          </w:pPr>
        </w:p>
      </w:tc>
      <w:tc>
        <w:tcPr>
          <w:tcW w:w="2977" w:type="dxa"/>
          <w:shd w:val="clear" w:color="auto" w:fill="auto"/>
          <w:tcMar>
            <w:right w:w="0" w:type="dxa"/>
          </w:tcMar>
        </w:tcPr>
        <w:p w14:paraId="4A97AF78" w14:textId="77777777" w:rsidR="00203C8F" w:rsidRPr="004322B5" w:rsidRDefault="00203C8F" w:rsidP="00203C8F">
          <w:pPr>
            <w:pStyle w:val="Zelle"/>
            <w:rPr>
              <w:rFonts w:ascii="NDSFrutiger 45 Light" w:hAnsi="NDSFrutiger 45 Light"/>
              <w:sz w:val="12"/>
            </w:rPr>
          </w:pPr>
        </w:p>
      </w:tc>
    </w:tr>
  </w:tbl>
  <w:p w14:paraId="2A1A1AE4" w14:textId="77777777" w:rsidR="009F6A65" w:rsidRDefault="009F6A65" w:rsidP="008C1B80">
    <w:pPr>
      <w:pStyle w:val="Fuzeile"/>
      <w:rPr>
        <w:rFonts w:ascii="Arial" w:hAnsi="Arial"/>
        <w:b/>
        <w:sz w:val="12"/>
      </w:rPr>
    </w:pPr>
  </w:p>
  <w:p w14:paraId="46866309" w14:textId="77777777" w:rsidR="009F6A65" w:rsidRDefault="009F6A65" w:rsidP="008C1B80">
    <w:pPr>
      <w:pStyle w:val="Fuzeile"/>
      <w:rPr>
        <w:rFonts w:ascii="Arial" w:hAnsi="Arial"/>
        <w:b/>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68777" w14:textId="77777777" w:rsidR="001D64CE" w:rsidRDefault="001D64CE">
      <w:r>
        <w:separator/>
      </w:r>
    </w:p>
  </w:footnote>
  <w:footnote w:type="continuationSeparator" w:id="0">
    <w:p w14:paraId="09BE6B39" w14:textId="77777777" w:rsidR="001D64CE" w:rsidRDefault="001D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D4E75" w14:textId="2BCB52AD" w:rsidR="009F6A65" w:rsidRPr="00CF216A" w:rsidRDefault="009F6A65">
    <w:pPr>
      <w:pStyle w:val="Kopfzeile"/>
      <w:jc w:val="center"/>
      <w:rPr>
        <w:rFonts w:ascii="Arial" w:hAnsi="Arial" w:cs="Arial"/>
        <w:b/>
        <w:sz w:val="16"/>
      </w:rPr>
    </w:pPr>
    <w:r w:rsidRPr="00CF216A">
      <w:rPr>
        <w:rStyle w:val="Seitenzahl"/>
        <w:rFonts w:ascii="Arial" w:hAnsi="Arial" w:cs="Arial"/>
        <w:b/>
        <w:sz w:val="16"/>
      </w:rPr>
      <w:t xml:space="preserve">- </w:t>
    </w:r>
    <w:r w:rsidRPr="00CF216A">
      <w:rPr>
        <w:rStyle w:val="Seitenzahl"/>
        <w:rFonts w:ascii="Arial" w:hAnsi="Arial" w:cs="Arial"/>
        <w:b/>
        <w:sz w:val="16"/>
      </w:rPr>
      <w:fldChar w:fldCharType="begin"/>
    </w:r>
    <w:r w:rsidRPr="00CF216A">
      <w:rPr>
        <w:rStyle w:val="Seitenzahl"/>
        <w:rFonts w:ascii="Arial" w:hAnsi="Arial" w:cs="Arial"/>
        <w:b/>
        <w:sz w:val="16"/>
      </w:rPr>
      <w:instrText xml:space="preserve"> PAGE </w:instrText>
    </w:r>
    <w:r w:rsidRPr="00CF216A">
      <w:rPr>
        <w:rStyle w:val="Seitenzahl"/>
        <w:rFonts w:ascii="Arial" w:hAnsi="Arial" w:cs="Arial"/>
        <w:b/>
        <w:sz w:val="16"/>
      </w:rPr>
      <w:fldChar w:fldCharType="separate"/>
    </w:r>
    <w:r w:rsidR="002638BB">
      <w:rPr>
        <w:rStyle w:val="Seitenzahl"/>
        <w:rFonts w:ascii="Arial" w:hAnsi="Arial" w:cs="Arial"/>
        <w:b/>
        <w:noProof/>
        <w:sz w:val="16"/>
      </w:rPr>
      <w:t>3</w:t>
    </w:r>
    <w:r w:rsidRPr="00CF216A">
      <w:rPr>
        <w:rStyle w:val="Seitenzahl"/>
        <w:rFonts w:ascii="Arial" w:hAnsi="Arial" w:cs="Arial"/>
        <w:b/>
        <w:sz w:val="16"/>
      </w:rPr>
      <w:fldChar w:fldCharType="end"/>
    </w:r>
    <w:r w:rsidRPr="00CF216A">
      <w:rPr>
        <w:rStyle w:val="Seitenzahl"/>
        <w:rFonts w:ascii="Arial" w:hAnsi="Arial" w:cs="Arial"/>
        <w:b/>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647F4" w14:textId="77777777" w:rsidR="009F6A65" w:rsidRDefault="00FF66B4" w:rsidP="00766F91">
    <w:pPr>
      <w:tabs>
        <w:tab w:val="left" w:pos="142"/>
        <w:tab w:val="left" w:pos="2694"/>
        <w:tab w:val="left" w:pos="5954"/>
      </w:tabs>
      <w:ind w:right="-568"/>
      <w:rPr>
        <w:rFonts w:ascii="Frutiger Light" w:hAnsi="Frutiger Light"/>
        <w:sz w:val="14"/>
      </w:rPr>
    </w:pPr>
    <w:r>
      <w:rPr>
        <w:noProof/>
      </w:rPr>
      <mc:AlternateContent>
        <mc:Choice Requires="wps">
          <w:drawing>
            <wp:anchor distT="0" distB="0" distL="114300" distR="114300" simplePos="0" relativeHeight="251658240" behindDoc="0" locked="0" layoutInCell="1" allowOverlap="1" wp14:anchorId="365A0FD1" wp14:editId="381D92C7">
              <wp:simplePos x="0" y="0"/>
              <wp:positionH relativeFrom="column">
                <wp:posOffset>3694430</wp:posOffset>
              </wp:positionH>
              <wp:positionV relativeFrom="paragraph">
                <wp:posOffset>0</wp:posOffset>
              </wp:positionV>
              <wp:extent cx="714375" cy="556895"/>
              <wp:effectExtent l="0" t="0" r="0" b="0"/>
              <wp:wrapSquare wrapText="bothSides"/>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EB826" w14:textId="77777777" w:rsidR="009F6A65" w:rsidRPr="004722E0" w:rsidRDefault="009A2662" w:rsidP="00224002">
                          <w:pPr>
                            <w:tabs>
                              <w:tab w:val="left" w:pos="142"/>
                              <w:tab w:val="left" w:pos="2694"/>
                              <w:tab w:val="left" w:pos="5954"/>
                            </w:tabs>
                          </w:pPr>
                          <w:r>
                            <w:rPr>
                              <w:noProof/>
                            </w:rPr>
                            <w:drawing>
                              <wp:inline distT="0" distB="0" distL="0" distR="0" wp14:anchorId="65BEAA6E" wp14:editId="5E9D3A91">
                                <wp:extent cx="439420" cy="527937"/>
                                <wp:effectExtent l="0" t="0" r="0" b="5715"/>
                                <wp:docPr id="7" name="Grafik 7" descr="C:\Users\WieseBrittaMS\AppData\Local\Microsoft\Windows\INetCache\Content.Word\NDS_Wap_4C_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eseBrittaMS\AppData\Local\Microsoft\Windows\INetCache\Content.Word\NDS_Wap_4C_A8.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6308" b="8304"/>
                                        <a:stretch/>
                                      </pic:blipFill>
                                      <pic:spPr bwMode="auto">
                                        <a:xfrm>
                                          <a:off x="0" y="0"/>
                                          <a:ext cx="460959" cy="55381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5A0FD1" id="_x0000_t202" coordsize="21600,21600" o:spt="202" path="m,l,21600r21600,l21600,xe">
              <v:stroke joinstyle="miter"/>
              <v:path gradientshapeok="t" o:connecttype="rect"/>
            </v:shapetype>
            <v:shape id="Text Box 4" o:spid="_x0000_s1030" type="#_x0000_t202" style="position:absolute;margin-left:290.9pt;margin-top:0;width:56.25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" filled="f" stroked="f">
              <v:textbox inset="0,0,0,0">
                <w:txbxContent>
                  <w:p w14:paraId="392EB826" w14:textId="77777777" w:rsidR="009F6A65" w:rsidRPr="004722E0" w:rsidRDefault="009A2662" w:rsidP="00224002">
                    <w:pPr>
                      <w:tabs>
                        <w:tab w:val="left" w:pos="142"/>
                        <w:tab w:val="left" w:pos="2694"/>
                        <w:tab w:val="left" w:pos="5954"/>
                      </w:tabs>
                    </w:pPr>
                    <w:r>
                      <w:rPr>
                        <w:noProof/>
                      </w:rPr>
                      <w:drawing>
                        <wp:inline distT="0" distB="0" distL="0" distR="0" wp14:anchorId="65BEAA6E" wp14:editId="5E9D3A91">
                          <wp:extent cx="439420" cy="527937"/>
                          <wp:effectExtent l="0" t="0" r="0" b="5715"/>
                          <wp:docPr id="7" name="Grafik 7" descr="C:\Users\WieseBrittaMS\AppData\Local\Microsoft\Windows\INetCache\Content.Word\NDS_Wap_4C_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eseBrittaMS\AppData\Local\Microsoft\Windows\INetCache\Content.Word\NDS_Wap_4C_A8.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6308" b="8304"/>
                                  <a:stretch/>
                                </pic:blipFill>
                                <pic:spPr bwMode="auto">
                                  <a:xfrm>
                                    <a:off x="0" y="0"/>
                                    <a:ext cx="460959" cy="55381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003910BE">
      <w:rPr>
        <w:rFonts w:ascii="Frutiger Light" w:hAnsi="Frutiger Light"/>
        <w:sz w:val="14"/>
      </w:rPr>
      <w:br/>
    </w:r>
    <w:r w:rsidR="009F6A65">
      <w:rPr>
        <w:rFonts w:ascii="Frutiger Light" w:hAnsi="Frutiger Light"/>
        <w:sz w:val="14"/>
      </w:rPr>
      <w:br/>
    </w:r>
  </w:p>
  <w:p w14:paraId="4C831D34" w14:textId="77777777" w:rsidR="003910BE" w:rsidRDefault="009F6A65" w:rsidP="00766F91">
    <w:pPr>
      <w:tabs>
        <w:tab w:val="left" w:pos="142"/>
        <w:tab w:val="left" w:pos="2694"/>
        <w:tab w:val="left" w:pos="5812"/>
      </w:tabs>
      <w:ind w:right="-568"/>
      <w:rPr>
        <w:rFonts w:ascii="NDSFrutiger 45 Light" w:hAnsi="NDSFrutiger 45 Light"/>
        <w:b/>
        <w:sz w:val="18"/>
        <w:szCs w:val="18"/>
      </w:rPr>
    </w:pPr>
    <w:r>
      <w:rPr>
        <w:rFonts w:ascii="Frutiger Light" w:hAnsi="Frutiger Light"/>
        <w:sz w:val="14"/>
      </w:rPr>
      <w:br/>
    </w:r>
  </w:p>
  <w:p w14:paraId="5D042B41" w14:textId="77777777" w:rsidR="003910BE" w:rsidRDefault="003910BE" w:rsidP="00766F91">
    <w:pPr>
      <w:tabs>
        <w:tab w:val="left" w:pos="142"/>
        <w:tab w:val="left" w:pos="2694"/>
        <w:tab w:val="left" w:pos="5812"/>
      </w:tabs>
      <w:ind w:right="-568"/>
      <w:rPr>
        <w:rFonts w:ascii="NDSFrutiger 45 Light" w:hAnsi="NDSFrutiger 45 Light"/>
        <w:b/>
        <w:sz w:val="18"/>
        <w:szCs w:val="18"/>
      </w:rPr>
    </w:pPr>
  </w:p>
  <w:p w14:paraId="03FC54E1" w14:textId="77777777" w:rsidR="003910BE" w:rsidRDefault="003910BE" w:rsidP="00766F91">
    <w:pPr>
      <w:tabs>
        <w:tab w:val="left" w:pos="142"/>
        <w:tab w:val="left" w:pos="2694"/>
        <w:tab w:val="left" w:pos="5812"/>
      </w:tabs>
      <w:ind w:right="-568"/>
      <w:rPr>
        <w:rFonts w:ascii="NDSFrutiger 45 Light" w:hAnsi="NDSFrutiger 45 Light"/>
        <w:b/>
        <w:sz w:val="18"/>
        <w:szCs w:val="18"/>
      </w:rPr>
    </w:pPr>
  </w:p>
  <w:p w14:paraId="0250DD4F" w14:textId="77777777" w:rsidR="009F6A65" w:rsidRPr="00AE5897" w:rsidRDefault="003910BE" w:rsidP="003910BE">
    <w:pPr>
      <w:tabs>
        <w:tab w:val="left" w:pos="5812"/>
      </w:tabs>
      <w:ind w:right="-568"/>
      <w:rPr>
        <w:rFonts w:ascii="NDSFrutiger 55 Roman" w:hAnsi="NDSFrutiger 55 Roman"/>
        <w:b/>
        <w:sz w:val="18"/>
        <w:szCs w:val="18"/>
      </w:rPr>
    </w:pPr>
    <w:r>
      <w:rPr>
        <w:rFonts w:ascii="NDSFrutiger 45 Light" w:hAnsi="NDSFrutiger 45 Light"/>
        <w:b/>
        <w:sz w:val="18"/>
        <w:szCs w:val="18"/>
      </w:rPr>
      <w:tab/>
    </w:r>
    <w:r w:rsidR="009F6A65" w:rsidRPr="00AE5897">
      <w:rPr>
        <w:rFonts w:ascii="NDSFrutiger 55 Roman" w:hAnsi="NDSFrutiger 55 Roman"/>
        <w:b/>
        <w:sz w:val="18"/>
        <w:szCs w:val="18"/>
      </w:rPr>
      <w:t xml:space="preserve">Niedersächsisches Ministerium </w:t>
    </w:r>
    <w:r w:rsidR="00097451" w:rsidRPr="00AE5897">
      <w:rPr>
        <w:rFonts w:ascii="NDSFrutiger 55 Roman" w:hAnsi="NDSFrutiger 55 Roman"/>
        <w:b/>
        <w:sz w:val="18"/>
        <w:szCs w:val="18"/>
      </w:rPr>
      <w:t>für</w:t>
    </w:r>
    <w:r w:rsidR="00E7780E">
      <w:rPr>
        <w:rFonts w:ascii="NDSFrutiger 55 Roman" w:hAnsi="NDSFrutiger 55 Roman"/>
        <w:b/>
        <w:sz w:val="18"/>
        <w:szCs w:val="18"/>
      </w:rPr>
      <w:t xml:space="preserve"> Soziales,</w:t>
    </w:r>
  </w:p>
  <w:p w14:paraId="7346E18F" w14:textId="77777777" w:rsidR="009F6A65" w:rsidRDefault="003910BE" w:rsidP="003910BE">
    <w:pPr>
      <w:tabs>
        <w:tab w:val="left" w:pos="5812"/>
      </w:tabs>
      <w:rPr>
        <w:rFonts w:ascii="NDSFrutiger 55 Roman" w:hAnsi="NDSFrutiger 55 Roman"/>
        <w:b/>
        <w:sz w:val="18"/>
        <w:szCs w:val="18"/>
      </w:rPr>
    </w:pPr>
    <w:r w:rsidRPr="00AE5897">
      <w:rPr>
        <w:rFonts w:ascii="NDSFrutiger 55 Roman" w:hAnsi="NDSFrutiger 55 Roman"/>
        <w:b/>
        <w:sz w:val="18"/>
        <w:szCs w:val="18"/>
      </w:rPr>
      <w:tab/>
    </w:r>
    <w:r w:rsidR="00E7780E">
      <w:rPr>
        <w:rFonts w:ascii="NDSFrutiger 55 Roman" w:hAnsi="NDSFrutiger 55 Roman"/>
        <w:b/>
        <w:sz w:val="18"/>
        <w:szCs w:val="18"/>
      </w:rPr>
      <w:t>Arbeit</w:t>
    </w:r>
    <w:r w:rsidR="00366E32" w:rsidRPr="00AE5897">
      <w:rPr>
        <w:rFonts w:ascii="NDSFrutiger 55 Roman" w:hAnsi="NDSFrutiger 55 Roman"/>
        <w:b/>
        <w:sz w:val="18"/>
        <w:szCs w:val="18"/>
      </w:rPr>
      <w:t xml:space="preserve">, </w:t>
    </w:r>
    <w:r w:rsidR="00457D1F" w:rsidRPr="00AE5897">
      <w:rPr>
        <w:rFonts w:ascii="NDSFrutiger 55 Roman" w:hAnsi="NDSFrutiger 55 Roman"/>
        <w:b/>
        <w:sz w:val="18"/>
        <w:szCs w:val="18"/>
      </w:rPr>
      <w:t>Gesundheit u</w:t>
    </w:r>
    <w:r w:rsidR="00C1421A" w:rsidRPr="00AE5897">
      <w:rPr>
        <w:rFonts w:ascii="NDSFrutiger 55 Roman" w:hAnsi="NDSFrutiger 55 Roman"/>
        <w:b/>
        <w:sz w:val="18"/>
        <w:szCs w:val="18"/>
      </w:rPr>
      <w:t xml:space="preserve">nd </w:t>
    </w:r>
    <w:r w:rsidR="00366E32" w:rsidRPr="00AE5897">
      <w:rPr>
        <w:rFonts w:ascii="NDSFrutiger 55 Roman" w:hAnsi="NDSFrutiger 55 Roman"/>
        <w:b/>
        <w:sz w:val="18"/>
        <w:szCs w:val="18"/>
      </w:rPr>
      <w:t>Gleichstellung</w:t>
    </w:r>
  </w:p>
  <w:p w14:paraId="01481E32" w14:textId="77777777" w:rsidR="00416FB7" w:rsidRDefault="00416FB7" w:rsidP="003910BE">
    <w:pPr>
      <w:tabs>
        <w:tab w:val="left" w:pos="5812"/>
      </w:tabs>
      <w:rPr>
        <w:rFonts w:ascii="NDSFrutiger 55 Roman" w:hAnsi="NDSFrutiger 55 Roman"/>
        <w:b/>
        <w:sz w:val="18"/>
        <w:szCs w:val="18"/>
      </w:rPr>
    </w:pPr>
    <w:r w:rsidRPr="00457D1F">
      <w:rPr>
        <w:rFonts w:ascii="Frutiger Light" w:hAnsi="Frutiger Light"/>
        <w:b/>
        <w:noProof/>
        <w:sz w:val="18"/>
        <w:szCs w:val="18"/>
      </w:rPr>
      <mc:AlternateContent>
        <mc:Choice Requires="wps">
          <w:drawing>
            <wp:anchor distT="0" distB="0" distL="114300" distR="114300" simplePos="0" relativeHeight="251657216" behindDoc="0" locked="0" layoutInCell="1" allowOverlap="1" wp14:anchorId="6194AB91" wp14:editId="1F86BA43">
              <wp:simplePos x="0" y="0"/>
              <wp:positionH relativeFrom="column">
                <wp:posOffset>-40005</wp:posOffset>
              </wp:positionH>
              <wp:positionV relativeFrom="paragraph">
                <wp:posOffset>148507</wp:posOffset>
              </wp:positionV>
              <wp:extent cx="3543300" cy="2133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1336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5E9FD060" w14:textId="77777777" w:rsidR="009F6A65" w:rsidRPr="00AE5897" w:rsidRDefault="009F6A65">
                          <w:pPr>
                            <w:rPr>
                              <w:rFonts w:ascii="NDSFrutiger 55 Roman" w:hAnsi="NDSFrutiger 55 Roman"/>
                              <w:sz w:val="11"/>
                              <w:szCs w:val="11"/>
                            </w:rPr>
                          </w:pPr>
                          <w:r w:rsidRPr="00AE5897">
                            <w:rPr>
                              <w:rFonts w:ascii="NDSFrutiger 55 Roman" w:hAnsi="NDSFrutiger 55 Roman"/>
                              <w:sz w:val="11"/>
                              <w:szCs w:val="11"/>
                            </w:rPr>
                            <w:t>Nds. Ministerium für Soziales</w:t>
                          </w:r>
                          <w:r w:rsidR="00E7780E">
                            <w:rPr>
                              <w:rFonts w:ascii="NDSFrutiger 55 Roman" w:hAnsi="NDSFrutiger 55 Roman"/>
                              <w:sz w:val="11"/>
                              <w:szCs w:val="11"/>
                            </w:rPr>
                            <w:t>, Arbeit</w:t>
                          </w:r>
                          <w:r w:rsidR="00457D1F" w:rsidRPr="00AE5897">
                            <w:rPr>
                              <w:rFonts w:ascii="NDSFrutiger 55 Roman" w:hAnsi="NDSFrutiger 55 Roman"/>
                              <w:sz w:val="11"/>
                              <w:szCs w:val="11"/>
                            </w:rPr>
                            <w:t>, Gesundheit</w:t>
                          </w:r>
                          <w:r w:rsidR="00315D42" w:rsidRPr="00AE5897">
                            <w:rPr>
                              <w:rFonts w:ascii="NDSFrutiger 55 Roman" w:hAnsi="NDSFrutiger 55 Roman"/>
                              <w:sz w:val="11"/>
                              <w:szCs w:val="11"/>
                            </w:rPr>
                            <w:t xml:space="preserve"> </w:t>
                          </w:r>
                          <w:r w:rsidR="00C1421A" w:rsidRPr="00AE5897">
                            <w:rPr>
                              <w:rFonts w:ascii="NDSFrutiger 55 Roman" w:hAnsi="NDSFrutiger 55 Roman"/>
                              <w:sz w:val="11"/>
                              <w:szCs w:val="11"/>
                            </w:rPr>
                            <w:t xml:space="preserve">und </w:t>
                          </w:r>
                          <w:r w:rsidR="00366E32" w:rsidRPr="00AE5897">
                            <w:rPr>
                              <w:rFonts w:ascii="NDSFrutiger 55 Roman" w:hAnsi="NDSFrutiger 55 Roman"/>
                              <w:sz w:val="11"/>
                              <w:szCs w:val="11"/>
                            </w:rPr>
                            <w:t>Gleichstellung</w:t>
                          </w:r>
                          <w:r w:rsidR="00315D42" w:rsidRPr="00AE5897">
                            <w:rPr>
                              <w:rFonts w:ascii="NDSFrutiger 55 Roman" w:hAnsi="NDSFrutiger 55 Roman"/>
                              <w:sz w:val="11"/>
                              <w:szCs w:val="11"/>
                            </w:rPr>
                            <w:t xml:space="preserve"> </w:t>
                          </w:r>
                          <w:r w:rsidR="00457D1F" w:rsidRPr="00AE5897">
                            <w:rPr>
                              <w:rFonts w:ascii="NDSFrutiger 55 Roman" w:hAnsi="NDSFrutiger 55 Roman"/>
                              <w:sz w:val="11"/>
                              <w:szCs w:val="11"/>
                            </w:rPr>
                            <w:br/>
                          </w:r>
                          <w:r w:rsidRPr="00AE5897">
                            <w:rPr>
                              <w:rFonts w:ascii="NDSFrutiger 55 Roman" w:hAnsi="NDSFrutiger 55 Roman"/>
                              <w:sz w:val="11"/>
                              <w:szCs w:val="11"/>
                            </w:rPr>
                            <w:t>Postfach 141,</w:t>
                          </w:r>
                          <w:r w:rsidRPr="00AE5897">
                            <w:rPr>
                              <w:rFonts w:ascii="NDSFrutiger 55 Roman" w:hAnsi="NDSFrutiger 55 Roman"/>
                              <w:sz w:val="11"/>
                              <w:szCs w:val="11"/>
                              <w:vertAlign w:val="superscript"/>
                            </w:rPr>
                            <w:t xml:space="preserve">  </w:t>
                          </w:r>
                          <w:r w:rsidRPr="00AE5897">
                            <w:rPr>
                              <w:rFonts w:ascii="NDSFrutiger 55 Roman" w:hAnsi="NDSFrutiger 55 Roman"/>
                              <w:sz w:val="11"/>
                              <w:szCs w:val="11"/>
                            </w:rPr>
                            <w:t>30001 Hannover</w:t>
                          </w:r>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4AB91" id="Text Box 1" o:spid="_x0000_s1031" type="#_x0000_t202" style="position:absolute;margin-left:-3.15pt;margin-top:11.7pt;width:279pt;height:1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" stroked="f" strokecolor="white">
              <v:textbox inset="2mm,0,0,0">
                <w:txbxContent>
                  <w:p w14:paraId="5E9FD060" w14:textId="77777777" w:rsidR="009F6A65" w:rsidRPr="00AE5897" w:rsidRDefault="009F6A65">
                    <w:pPr>
                      <w:rPr>
                        <w:rFonts w:ascii="NDSFrutiger 55 Roman" w:hAnsi="NDSFrutiger 55 Roman"/>
                        <w:sz w:val="11"/>
                        <w:szCs w:val="11"/>
                      </w:rPr>
                    </w:pPr>
                    <w:r w:rsidRPr="00AE5897">
                      <w:rPr>
                        <w:rFonts w:ascii="NDSFrutiger 55 Roman" w:hAnsi="NDSFrutiger 55 Roman"/>
                        <w:sz w:val="11"/>
                        <w:szCs w:val="11"/>
                      </w:rPr>
                      <w:t>Nds. Ministerium für Soziales</w:t>
                    </w:r>
                    <w:r w:rsidR="00E7780E">
                      <w:rPr>
                        <w:rFonts w:ascii="NDSFrutiger 55 Roman" w:hAnsi="NDSFrutiger 55 Roman"/>
                        <w:sz w:val="11"/>
                        <w:szCs w:val="11"/>
                      </w:rPr>
                      <w:t>, Arbeit</w:t>
                    </w:r>
                    <w:r w:rsidR="00457D1F" w:rsidRPr="00AE5897">
                      <w:rPr>
                        <w:rFonts w:ascii="NDSFrutiger 55 Roman" w:hAnsi="NDSFrutiger 55 Roman"/>
                        <w:sz w:val="11"/>
                        <w:szCs w:val="11"/>
                      </w:rPr>
                      <w:t>, Gesundheit</w:t>
                    </w:r>
                    <w:r w:rsidR="00315D42" w:rsidRPr="00AE5897">
                      <w:rPr>
                        <w:rFonts w:ascii="NDSFrutiger 55 Roman" w:hAnsi="NDSFrutiger 55 Roman"/>
                        <w:sz w:val="11"/>
                        <w:szCs w:val="11"/>
                      </w:rPr>
                      <w:t xml:space="preserve"> </w:t>
                    </w:r>
                    <w:r w:rsidR="00C1421A" w:rsidRPr="00AE5897">
                      <w:rPr>
                        <w:rFonts w:ascii="NDSFrutiger 55 Roman" w:hAnsi="NDSFrutiger 55 Roman"/>
                        <w:sz w:val="11"/>
                        <w:szCs w:val="11"/>
                      </w:rPr>
                      <w:t xml:space="preserve">und </w:t>
                    </w:r>
                    <w:r w:rsidR="00366E32" w:rsidRPr="00AE5897">
                      <w:rPr>
                        <w:rFonts w:ascii="NDSFrutiger 55 Roman" w:hAnsi="NDSFrutiger 55 Roman"/>
                        <w:sz w:val="11"/>
                        <w:szCs w:val="11"/>
                      </w:rPr>
                      <w:t>Gleichstellung</w:t>
                    </w:r>
                    <w:r w:rsidR="00315D42" w:rsidRPr="00AE5897">
                      <w:rPr>
                        <w:rFonts w:ascii="NDSFrutiger 55 Roman" w:hAnsi="NDSFrutiger 55 Roman"/>
                        <w:sz w:val="11"/>
                        <w:szCs w:val="11"/>
                      </w:rPr>
                      <w:t xml:space="preserve"> </w:t>
                    </w:r>
                    <w:r w:rsidR="00457D1F" w:rsidRPr="00AE5897">
                      <w:rPr>
                        <w:rFonts w:ascii="NDSFrutiger 55 Roman" w:hAnsi="NDSFrutiger 55 Roman"/>
                        <w:sz w:val="11"/>
                        <w:szCs w:val="11"/>
                      </w:rPr>
                      <w:br/>
                    </w:r>
                    <w:r w:rsidRPr="00AE5897">
                      <w:rPr>
                        <w:rFonts w:ascii="NDSFrutiger 55 Roman" w:hAnsi="NDSFrutiger 55 Roman"/>
                        <w:sz w:val="11"/>
                        <w:szCs w:val="11"/>
                      </w:rPr>
                      <w:t>Postfach 141,</w:t>
                    </w:r>
                    <w:r w:rsidRPr="00AE5897">
                      <w:rPr>
                        <w:rFonts w:ascii="NDSFrutiger 55 Roman" w:hAnsi="NDSFrutiger 55 Roman"/>
                        <w:sz w:val="11"/>
                        <w:szCs w:val="11"/>
                        <w:vertAlign w:val="superscript"/>
                      </w:rPr>
                      <w:t xml:space="preserve">  </w:t>
                    </w:r>
                    <w:r w:rsidRPr="00AE5897">
                      <w:rPr>
                        <w:rFonts w:ascii="NDSFrutiger 55 Roman" w:hAnsi="NDSFrutiger 55 Roman"/>
                        <w:sz w:val="11"/>
                        <w:szCs w:val="11"/>
                      </w:rPr>
                      <w:t>30001 Hannover</w:t>
                    </w:r>
                  </w:p>
                </w:txbxContent>
              </v:textbox>
            </v:shape>
          </w:pict>
        </mc:Fallback>
      </mc:AlternateContent>
    </w:r>
  </w:p>
  <w:p w14:paraId="46BB164A" w14:textId="77777777" w:rsidR="00416FB7" w:rsidRPr="00AE5897" w:rsidRDefault="00416FB7" w:rsidP="003910BE">
    <w:pPr>
      <w:tabs>
        <w:tab w:val="left" w:pos="5812"/>
      </w:tabs>
      <w:rPr>
        <w:rFonts w:ascii="NDSFrutiger 55 Roman" w:hAnsi="NDSFrutiger 55 Roman"/>
        <w:b/>
        <w:sz w:val="18"/>
        <w:szCs w:val="18"/>
      </w:rPr>
    </w:pPr>
  </w:p>
  <w:p w14:paraId="12530295" w14:textId="77777777" w:rsidR="009F6A65" w:rsidRPr="00224002" w:rsidRDefault="009F6A65">
    <w:pPr>
      <w:tabs>
        <w:tab w:val="left" w:pos="142"/>
        <w:tab w:val="left" w:pos="1134"/>
        <w:tab w:val="left" w:pos="5954"/>
      </w:tabs>
      <w:rPr>
        <w:rFonts w:ascii="Frutiger Light" w:hAnsi="Frutiger Light"/>
        <w:b/>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A3C78"/>
    <w:multiLevelType w:val="hybridMultilevel"/>
    <w:tmpl w:val="0868E2C4"/>
    <w:lvl w:ilvl="0" w:tplc="04070003">
      <w:start w:val="1"/>
      <w:numFmt w:val="bullet"/>
      <w:lvlText w:val="o"/>
      <w:lvlJc w:val="left"/>
      <w:pPr>
        <w:ind w:left="1080" w:hanging="360"/>
      </w:pPr>
      <w:rPr>
        <w:rFonts w:ascii="Courier New" w:hAnsi="Courier New" w:cs="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5A413A7B"/>
    <w:multiLevelType w:val="hybridMultilevel"/>
    <w:tmpl w:val="087E34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915683F"/>
    <w:multiLevelType w:val="hybridMultilevel"/>
    <w:tmpl w:val="FC480F0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D7E1D07"/>
    <w:multiLevelType w:val="hybridMultilevel"/>
    <w:tmpl w:val="98E88FE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embedTrueTypeFonts/>
  <w:saveSubsetFonts/>
  <w:activeWritingStyle w:appName="MSWord" w:lang="de-DE" w:vendorID="64" w:dllVersion="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AD3"/>
    <w:rsid w:val="00024202"/>
    <w:rsid w:val="00045CF9"/>
    <w:rsid w:val="00092E64"/>
    <w:rsid w:val="00095203"/>
    <w:rsid w:val="00097451"/>
    <w:rsid w:val="000A6BDC"/>
    <w:rsid w:val="000B7A01"/>
    <w:rsid w:val="000C1BC9"/>
    <w:rsid w:val="000D0CCF"/>
    <w:rsid w:val="000E6D22"/>
    <w:rsid w:val="0010448A"/>
    <w:rsid w:val="00140A84"/>
    <w:rsid w:val="0014733F"/>
    <w:rsid w:val="001706C7"/>
    <w:rsid w:val="00190E6D"/>
    <w:rsid w:val="001945AE"/>
    <w:rsid w:val="00195066"/>
    <w:rsid w:val="001A693A"/>
    <w:rsid w:val="001B071C"/>
    <w:rsid w:val="001B0774"/>
    <w:rsid w:val="001B5794"/>
    <w:rsid w:val="001D629B"/>
    <w:rsid w:val="001D64CE"/>
    <w:rsid w:val="00203C8F"/>
    <w:rsid w:val="00222718"/>
    <w:rsid w:val="00224002"/>
    <w:rsid w:val="00231771"/>
    <w:rsid w:val="0024385A"/>
    <w:rsid w:val="002510D6"/>
    <w:rsid w:val="0025154D"/>
    <w:rsid w:val="00260DDA"/>
    <w:rsid w:val="002638BB"/>
    <w:rsid w:val="00264790"/>
    <w:rsid w:val="00296675"/>
    <w:rsid w:val="002A0AD3"/>
    <w:rsid w:val="002B1946"/>
    <w:rsid w:val="002B3E66"/>
    <w:rsid w:val="002F0369"/>
    <w:rsid w:val="00315D42"/>
    <w:rsid w:val="0031617E"/>
    <w:rsid w:val="0036097A"/>
    <w:rsid w:val="00366E32"/>
    <w:rsid w:val="00376C94"/>
    <w:rsid w:val="003910BE"/>
    <w:rsid w:val="003B0348"/>
    <w:rsid w:val="003B2C73"/>
    <w:rsid w:val="003C2FF8"/>
    <w:rsid w:val="003F6B06"/>
    <w:rsid w:val="00400410"/>
    <w:rsid w:val="00404510"/>
    <w:rsid w:val="00416FB7"/>
    <w:rsid w:val="00422B20"/>
    <w:rsid w:val="004302FC"/>
    <w:rsid w:val="004316FA"/>
    <w:rsid w:val="004322B5"/>
    <w:rsid w:val="00457D1F"/>
    <w:rsid w:val="004655EC"/>
    <w:rsid w:val="0046603D"/>
    <w:rsid w:val="004A09CA"/>
    <w:rsid w:val="004A227A"/>
    <w:rsid w:val="004D2F18"/>
    <w:rsid w:val="005055EA"/>
    <w:rsid w:val="00505FD1"/>
    <w:rsid w:val="00510633"/>
    <w:rsid w:val="00514158"/>
    <w:rsid w:val="00533297"/>
    <w:rsid w:val="0054672D"/>
    <w:rsid w:val="005546BA"/>
    <w:rsid w:val="00563FCA"/>
    <w:rsid w:val="005806B1"/>
    <w:rsid w:val="0058769E"/>
    <w:rsid w:val="005E0642"/>
    <w:rsid w:val="005F10FF"/>
    <w:rsid w:val="006016F6"/>
    <w:rsid w:val="00610D53"/>
    <w:rsid w:val="006141D8"/>
    <w:rsid w:val="00631628"/>
    <w:rsid w:val="00642A46"/>
    <w:rsid w:val="006524A1"/>
    <w:rsid w:val="0069016C"/>
    <w:rsid w:val="006C7ADA"/>
    <w:rsid w:val="0072614C"/>
    <w:rsid w:val="00755929"/>
    <w:rsid w:val="00766F91"/>
    <w:rsid w:val="00777565"/>
    <w:rsid w:val="007906A9"/>
    <w:rsid w:val="007A347C"/>
    <w:rsid w:val="007D1928"/>
    <w:rsid w:val="00811262"/>
    <w:rsid w:val="00816B3C"/>
    <w:rsid w:val="00826804"/>
    <w:rsid w:val="00834FD4"/>
    <w:rsid w:val="008527D2"/>
    <w:rsid w:val="00866A23"/>
    <w:rsid w:val="00873383"/>
    <w:rsid w:val="00885B89"/>
    <w:rsid w:val="00890912"/>
    <w:rsid w:val="00896D8E"/>
    <w:rsid w:val="008B3377"/>
    <w:rsid w:val="008C1B80"/>
    <w:rsid w:val="008E1691"/>
    <w:rsid w:val="009047A6"/>
    <w:rsid w:val="00925F4D"/>
    <w:rsid w:val="009A2662"/>
    <w:rsid w:val="009A2F9C"/>
    <w:rsid w:val="009E67BB"/>
    <w:rsid w:val="009F6A65"/>
    <w:rsid w:val="00A05CF5"/>
    <w:rsid w:val="00A07797"/>
    <w:rsid w:val="00A16A33"/>
    <w:rsid w:val="00A25FD3"/>
    <w:rsid w:val="00A644B2"/>
    <w:rsid w:val="00A80FCD"/>
    <w:rsid w:val="00A82EA9"/>
    <w:rsid w:val="00A95D35"/>
    <w:rsid w:val="00AA1EFC"/>
    <w:rsid w:val="00AB4636"/>
    <w:rsid w:val="00AB6186"/>
    <w:rsid w:val="00AE5897"/>
    <w:rsid w:val="00B015FF"/>
    <w:rsid w:val="00B44920"/>
    <w:rsid w:val="00BE06BB"/>
    <w:rsid w:val="00BE7DA4"/>
    <w:rsid w:val="00C1421A"/>
    <w:rsid w:val="00C35A2A"/>
    <w:rsid w:val="00C36482"/>
    <w:rsid w:val="00C43346"/>
    <w:rsid w:val="00C433A7"/>
    <w:rsid w:val="00C446D5"/>
    <w:rsid w:val="00C54471"/>
    <w:rsid w:val="00C668C7"/>
    <w:rsid w:val="00C93B32"/>
    <w:rsid w:val="00C96DB7"/>
    <w:rsid w:val="00CA0047"/>
    <w:rsid w:val="00CE1A36"/>
    <w:rsid w:val="00CF216A"/>
    <w:rsid w:val="00D33EBB"/>
    <w:rsid w:val="00D62BE9"/>
    <w:rsid w:val="00DD4BD4"/>
    <w:rsid w:val="00DE4D0C"/>
    <w:rsid w:val="00DE51BD"/>
    <w:rsid w:val="00E129E9"/>
    <w:rsid w:val="00E42ED4"/>
    <w:rsid w:val="00E64580"/>
    <w:rsid w:val="00E7780E"/>
    <w:rsid w:val="00EA2E60"/>
    <w:rsid w:val="00EB2CA6"/>
    <w:rsid w:val="00EE3206"/>
    <w:rsid w:val="00EF064B"/>
    <w:rsid w:val="00EF63C8"/>
    <w:rsid w:val="00F14D57"/>
    <w:rsid w:val="00F625C4"/>
    <w:rsid w:val="00F6361B"/>
    <w:rsid w:val="00FE3CE6"/>
    <w:rsid w:val="00FF66B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3C518319"/>
  <w15:chartTrackingRefBased/>
  <w15:docId w15:val="{C2FB6F7C-80F6-4704-83DB-EBF58D265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customStyle="1" w:styleId="Zelle">
    <w:name w:val="Zelle"/>
    <w:basedOn w:val="Standard"/>
    <w:rPr>
      <w:rFonts w:ascii="Times" w:hAnsi="Times"/>
      <w:noProof/>
      <w:color w:val="000000"/>
      <w:sz w:val="24"/>
    </w:rPr>
  </w:style>
  <w:style w:type="paragraph" w:customStyle="1" w:styleId="1">
    <w:name w:val="1"/>
    <w:aliases w:val="5-zeiliger-Text"/>
    <w:basedOn w:val="Standard"/>
    <w:pPr>
      <w:spacing w:line="360" w:lineRule="auto"/>
    </w:pPr>
    <w:rPr>
      <w:rFonts w:ascii="Arial" w:hAnsi="Arial"/>
      <w:sz w:val="24"/>
    </w:rPr>
  </w:style>
  <w:style w:type="paragraph" w:customStyle="1" w:styleId="eng-zeiliger-Text">
    <w:name w:val="eng-zeiliger-Text"/>
    <w:basedOn w:val="1"/>
    <w:pPr>
      <w:spacing w:line="240" w:lineRule="auto"/>
    </w:pPr>
  </w:style>
  <w:style w:type="paragraph" w:customStyle="1" w:styleId="Numerierung1">
    <w:name w:val="Numerierung1"/>
    <w:basedOn w:val="Standard"/>
    <w:pPr>
      <w:spacing w:line="360" w:lineRule="auto"/>
      <w:ind w:left="283" w:hanging="283"/>
    </w:pPr>
    <w:rPr>
      <w:rFonts w:ascii="Arial" w:hAnsi="Arial"/>
      <w:sz w:val="24"/>
    </w:rPr>
  </w:style>
  <w:style w:type="paragraph" w:customStyle="1" w:styleId="Spiegelstriche">
    <w:name w:val="Spiegelstriche"/>
    <w:basedOn w:val="Standard"/>
    <w:pPr>
      <w:spacing w:line="360" w:lineRule="auto"/>
      <w:ind w:left="283" w:hanging="283"/>
    </w:pPr>
    <w:rPr>
      <w:rFonts w:ascii="Arial" w:hAnsi="Arial"/>
      <w:sz w:val="24"/>
    </w:rPr>
  </w:style>
  <w:style w:type="paragraph" w:customStyle="1" w:styleId="Adrezeile1">
    <w:name w:val="Adreßzeile_1"/>
    <w:basedOn w:val="eng-zeiliger-Text"/>
    <w:next w:val="Adrezeile2"/>
  </w:style>
  <w:style w:type="paragraph" w:customStyle="1" w:styleId="Adrezeile2">
    <w:name w:val="Adreßzeile_2"/>
    <w:basedOn w:val="eng-zeiliger-Text"/>
    <w:next w:val="Adrezeile3"/>
  </w:style>
  <w:style w:type="paragraph" w:customStyle="1" w:styleId="Adrezeile3">
    <w:name w:val="Adreßzeile_3"/>
    <w:basedOn w:val="eng-zeiliger-Text"/>
    <w:next w:val="Adrezeile4"/>
  </w:style>
  <w:style w:type="paragraph" w:customStyle="1" w:styleId="Adrezeile4">
    <w:name w:val="Adreßzeile_4"/>
    <w:basedOn w:val="eng-zeiliger-Text"/>
    <w:next w:val="Adrezeile5"/>
  </w:style>
  <w:style w:type="paragraph" w:customStyle="1" w:styleId="Adrezeile5">
    <w:name w:val="Adreßzeile_5"/>
    <w:basedOn w:val="eng-zeiliger-Text"/>
    <w:next w:val="Adrezeile6"/>
  </w:style>
  <w:style w:type="paragraph" w:customStyle="1" w:styleId="Adrezeile6">
    <w:name w:val="Adreßzeile_6"/>
    <w:basedOn w:val="eng-zeiliger-Text"/>
    <w:next w:val="Adrezeile7"/>
  </w:style>
  <w:style w:type="paragraph" w:customStyle="1" w:styleId="Adrezeile7">
    <w:name w:val="Adreßzeile_7"/>
    <w:basedOn w:val="eng-zeiliger-Text"/>
    <w:next w:val="Adrezeile8"/>
  </w:style>
  <w:style w:type="paragraph" w:customStyle="1" w:styleId="Adrezeile8">
    <w:name w:val="Adreßzeile_8"/>
    <w:basedOn w:val="eng-zeiliger-Text"/>
    <w:next w:val="Adrezeile9"/>
  </w:style>
  <w:style w:type="paragraph" w:customStyle="1" w:styleId="Adrezeile9">
    <w:name w:val="Adreßzeile_9"/>
    <w:basedOn w:val="eng-zeiliger-Text"/>
    <w:next w:val="Betreff"/>
  </w:style>
  <w:style w:type="paragraph" w:customStyle="1" w:styleId="Betreff">
    <w:name w:val="Betreff"/>
    <w:basedOn w:val="eng-zeiliger-Text"/>
    <w:next w:val="1"/>
    <w:rsid w:val="00EB2CA6"/>
    <w:pPr>
      <w:spacing w:before="1560" w:after="720"/>
    </w:pPr>
    <w:rPr>
      <w:b/>
    </w:rPr>
  </w:style>
  <w:style w:type="character" w:styleId="Hyperlink">
    <w:name w:val="Hyperlink"/>
    <w:basedOn w:val="Absatz-Standardschriftart"/>
    <w:rPr>
      <w:color w:val="0000FF"/>
      <w:u w:val="single"/>
    </w:rPr>
  </w:style>
  <w:style w:type="paragraph" w:styleId="Sprechblasentext">
    <w:name w:val="Balloon Text"/>
    <w:basedOn w:val="Standard"/>
    <w:semiHidden/>
    <w:rsid w:val="00A16A33"/>
    <w:rPr>
      <w:rFonts w:ascii="Tahoma" w:hAnsi="Tahoma" w:cs="Tahoma"/>
      <w:sz w:val="16"/>
      <w:szCs w:val="16"/>
    </w:rPr>
  </w:style>
  <w:style w:type="table" w:styleId="Tabellenraster">
    <w:name w:val="Table Grid"/>
    <w:basedOn w:val="NormaleTabelle"/>
    <w:rsid w:val="001B0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B2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324086">
      <w:bodyDiv w:val="1"/>
      <w:marLeft w:val="0"/>
      <w:marRight w:val="0"/>
      <w:marTop w:val="0"/>
      <w:marBottom w:val="0"/>
      <w:divBdr>
        <w:top w:val="none" w:sz="0" w:space="0" w:color="auto"/>
        <w:left w:val="none" w:sz="0" w:space="0" w:color="auto"/>
        <w:bottom w:val="none" w:sz="0" w:space="0" w:color="auto"/>
        <w:right w:val="none" w:sz="0" w:space="0" w:color="auto"/>
      </w:divBdr>
    </w:div>
    <w:div w:id="127575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jpeg"/><Relationship Id="rId1" Type="http://schemas.openxmlformats.org/officeDocument/2006/relationships/hyperlink" Target="https://www.ms.niedersachsen.de/dsg/vo-175384.html" TargetMode="External"/><Relationship Id="rId5" Type="http://schemas.openxmlformats.org/officeDocument/2006/relationships/hyperlink" Target="mailto:Poststelle@ms.niedersachsen.de" TargetMode="External"/><Relationship Id="rId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T:\Vorlagen\Office\MS-allgemein\Kopfbogen_M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Kopfbogen_MS</Template>
  <TotalTime>0</TotalTime>
  <Pages>3</Pages>
  <Words>335</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Hannover,</vt:lpstr>
    </vt:vector>
  </TitlesOfParts>
  <Company>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Hannover,</dc:title>
  <dc:subject/>
  <dc:creator>Beyer, Alexandra (MS)</dc:creator>
  <cp:keywords/>
  <dc:description/>
  <cp:lastModifiedBy>Witte, Andrea</cp:lastModifiedBy>
  <cp:revision>4</cp:revision>
  <cp:lastPrinted>2025-05-07T10:09:00Z</cp:lastPrinted>
  <dcterms:created xsi:type="dcterms:W3CDTF">2025-05-07T07:57:00Z</dcterms:created>
  <dcterms:modified xsi:type="dcterms:W3CDTF">2025-05-07T10:09:00Z</dcterms:modified>
</cp:coreProperties>
</file>